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1A8A1" w14:textId="1F434611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121E3B94">
        <w:rPr>
          <w:rFonts w:ascii="Arial" w:hAnsi="Arial" w:cs="Arial"/>
          <w:b/>
          <w:bCs/>
          <w:sz w:val="22"/>
          <w:szCs w:val="22"/>
        </w:rPr>
        <w:t xml:space="preserve">3GPP TSG-RAN </w:t>
      </w:r>
      <w:r w:rsidR="0071013C">
        <w:rPr>
          <w:rFonts w:ascii="Arial" w:hAnsi="Arial" w:cs="Arial"/>
          <w:b/>
          <w:bCs/>
          <w:sz w:val="22"/>
          <w:szCs w:val="22"/>
        </w:rPr>
        <w:t>RP</w:t>
      </w:r>
      <w:r w:rsidRPr="121E3B94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121E3B94">
        <w:rPr>
          <w:rFonts w:ascii="Arial" w:hAnsi="Arial" w:cs="Arial"/>
          <w:b/>
          <w:bCs/>
          <w:sz w:val="22"/>
          <w:szCs w:val="22"/>
        </w:rPr>
        <w:t>1</w:t>
      </w:r>
      <w:r w:rsidR="0071013C">
        <w:rPr>
          <w:rFonts w:ascii="Arial" w:hAnsi="Arial" w:cs="Arial"/>
          <w:b/>
          <w:bCs/>
          <w:sz w:val="22"/>
          <w:szCs w:val="22"/>
        </w:rPr>
        <w:t>06</w:t>
      </w:r>
      <w:r>
        <w:tab/>
      </w:r>
      <w:r w:rsidR="00542458" w:rsidRPr="121E3B94">
        <w:rPr>
          <w:rFonts w:ascii="Arial" w:hAnsi="Arial" w:cs="Arial"/>
          <w:b/>
          <w:bCs/>
          <w:sz w:val="22"/>
          <w:szCs w:val="22"/>
        </w:rPr>
        <w:t>R</w:t>
      </w:r>
      <w:r w:rsidR="00030DE5">
        <w:rPr>
          <w:rFonts w:ascii="Arial" w:hAnsi="Arial" w:cs="Arial"/>
          <w:b/>
          <w:bCs/>
          <w:sz w:val="22"/>
          <w:szCs w:val="22"/>
        </w:rPr>
        <w:t>P</w:t>
      </w:r>
      <w:r w:rsidR="00542458" w:rsidRPr="121E3B94">
        <w:rPr>
          <w:rFonts w:ascii="Arial" w:hAnsi="Arial" w:cs="Arial"/>
          <w:b/>
          <w:bCs/>
          <w:sz w:val="22"/>
          <w:szCs w:val="22"/>
        </w:rPr>
        <w:t>-</w:t>
      </w:r>
      <w:r w:rsidR="00EC47B3" w:rsidRPr="121E3B94">
        <w:rPr>
          <w:rFonts w:ascii="Arial" w:hAnsi="Arial" w:cs="Arial"/>
          <w:b/>
          <w:bCs/>
          <w:sz w:val="22"/>
          <w:szCs w:val="22"/>
        </w:rPr>
        <w:t>24</w:t>
      </w:r>
      <w:r w:rsidR="00A564C6">
        <w:rPr>
          <w:rFonts w:ascii="Arial" w:hAnsi="Arial" w:cs="Arial"/>
          <w:b/>
          <w:bCs/>
          <w:sz w:val="22"/>
          <w:szCs w:val="22"/>
        </w:rPr>
        <w:t>3</w:t>
      </w:r>
      <w:r w:rsidR="005B73FC">
        <w:rPr>
          <w:rFonts w:ascii="Arial" w:hAnsi="Arial" w:cs="Arial"/>
          <w:b/>
          <w:bCs/>
          <w:sz w:val="22"/>
          <w:szCs w:val="22"/>
        </w:rPr>
        <w:t>234</w:t>
      </w:r>
    </w:p>
    <w:p w14:paraId="11D9F0EF" w14:textId="21C283D3" w:rsidR="00C8121F" w:rsidRPr="00B56FFA" w:rsidRDefault="00180A2E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Madrid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Spain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December</w:t>
      </w:r>
      <w:r w:rsidR="006B17F5">
        <w:rPr>
          <w:rFonts w:cs="Arial"/>
          <w:i w:val="0"/>
          <w:sz w:val="22"/>
          <w:szCs w:val="24"/>
        </w:rPr>
        <w:t xml:space="preserve"> </w:t>
      </w:r>
      <w:r w:rsidR="007D3730">
        <w:rPr>
          <w:rFonts w:cs="Arial"/>
          <w:i w:val="0"/>
          <w:sz w:val="22"/>
          <w:szCs w:val="24"/>
        </w:rPr>
        <w:t>9</w:t>
      </w:r>
      <w:r w:rsidR="006B17F5">
        <w:rPr>
          <w:rFonts w:cs="Arial"/>
          <w:i w:val="0"/>
          <w:sz w:val="22"/>
          <w:szCs w:val="24"/>
        </w:rPr>
        <w:t>-</w:t>
      </w:r>
      <w:r w:rsidR="007D3730">
        <w:rPr>
          <w:rFonts w:cs="Arial"/>
          <w:i w:val="0"/>
          <w:sz w:val="22"/>
          <w:szCs w:val="24"/>
        </w:rPr>
        <w:t>12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423B7" w:rsidRPr="00B56FFA">
        <w:rPr>
          <w:rFonts w:cs="Arial"/>
          <w:i w:val="0"/>
          <w:sz w:val="22"/>
          <w:szCs w:val="24"/>
        </w:rPr>
        <w:t>4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415F8F56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4F4788">
        <w:rPr>
          <w:rFonts w:ascii="Arial" w:hAnsi="Arial"/>
          <w:sz w:val="22"/>
        </w:rPr>
        <w:t>9.3.4.1</w:t>
      </w:r>
    </w:p>
    <w:p w14:paraId="41F022EE" w14:textId="726C5E3D" w:rsidR="00CE5F5F" w:rsidRPr="00CF3102" w:rsidRDefault="00CE5F5F" w:rsidP="007A190E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="00645CCF">
        <w:rPr>
          <w:rFonts w:ascii="Arial" w:hAnsi="Arial"/>
          <w:bCs/>
          <w:sz w:val="22"/>
        </w:rPr>
        <w:t>T-Mobile</w:t>
      </w:r>
      <w:r w:rsidR="00CA5FA7" w:rsidRPr="00CA5FA7">
        <w:rPr>
          <w:rFonts w:ascii="Arial" w:hAnsi="Arial"/>
          <w:bCs/>
          <w:sz w:val="22"/>
        </w:rPr>
        <w:t xml:space="preserve"> </w:t>
      </w:r>
      <w:r w:rsidR="00645CCF">
        <w:rPr>
          <w:rFonts w:ascii="Arial" w:hAnsi="Arial"/>
          <w:bCs/>
          <w:sz w:val="22"/>
        </w:rPr>
        <w:t>USA</w:t>
      </w:r>
      <w:r w:rsidR="00CA5FA7" w:rsidRPr="00CA5FA7">
        <w:rPr>
          <w:rFonts w:ascii="Arial" w:hAnsi="Arial"/>
          <w:bCs/>
          <w:sz w:val="22"/>
        </w:rPr>
        <w:t xml:space="preserve">, </w:t>
      </w:r>
      <w:r w:rsidR="001F6EA6">
        <w:rPr>
          <w:rFonts w:ascii="Arial" w:hAnsi="Arial"/>
          <w:bCs/>
          <w:sz w:val="22"/>
        </w:rPr>
        <w:t>Verizon</w:t>
      </w:r>
      <w:r w:rsidR="00CA5FA7" w:rsidRPr="00CA5FA7">
        <w:rPr>
          <w:rFonts w:ascii="Arial" w:hAnsi="Arial"/>
          <w:bCs/>
          <w:sz w:val="22"/>
        </w:rPr>
        <w:t xml:space="preserve">, </w:t>
      </w:r>
      <w:r w:rsidR="00F73217" w:rsidRPr="00F73217">
        <w:rPr>
          <w:rFonts w:ascii="Arial" w:hAnsi="Arial"/>
          <w:bCs/>
          <w:sz w:val="22"/>
        </w:rPr>
        <w:t>CMCC</w:t>
      </w:r>
      <w:r w:rsidR="005E53D7">
        <w:rPr>
          <w:rFonts w:ascii="Arial" w:hAnsi="Arial"/>
          <w:bCs/>
          <w:sz w:val="22"/>
        </w:rPr>
        <w:t xml:space="preserve">, </w:t>
      </w:r>
      <w:r w:rsidR="00B05668">
        <w:rPr>
          <w:rFonts w:ascii="Arial" w:hAnsi="Arial"/>
          <w:bCs/>
          <w:sz w:val="22"/>
        </w:rPr>
        <w:t>BT</w:t>
      </w:r>
      <w:r w:rsidR="0024587C">
        <w:rPr>
          <w:rFonts w:ascii="Arial" w:hAnsi="Arial"/>
          <w:bCs/>
          <w:sz w:val="22"/>
        </w:rPr>
        <w:t xml:space="preserve"> plc</w:t>
      </w:r>
      <w:r w:rsidR="00A8069A">
        <w:rPr>
          <w:rFonts w:ascii="Arial" w:hAnsi="Arial"/>
          <w:bCs/>
          <w:sz w:val="22"/>
        </w:rPr>
        <w:t xml:space="preserve">, China Telecom, </w:t>
      </w:r>
      <w:r w:rsidR="00227ECF">
        <w:rPr>
          <w:rFonts w:ascii="Arial" w:hAnsi="Arial"/>
          <w:bCs/>
          <w:sz w:val="22"/>
        </w:rPr>
        <w:t>S</w:t>
      </w:r>
      <w:r w:rsidR="00F66352">
        <w:rPr>
          <w:rFonts w:ascii="Arial" w:hAnsi="Arial"/>
          <w:bCs/>
          <w:sz w:val="22"/>
        </w:rPr>
        <w:t>K</w:t>
      </w:r>
      <w:r w:rsidR="00D37FAD">
        <w:rPr>
          <w:rFonts w:ascii="Arial" w:hAnsi="Arial"/>
          <w:bCs/>
          <w:sz w:val="22"/>
        </w:rPr>
        <w:t xml:space="preserve"> </w:t>
      </w:r>
      <w:r w:rsidR="00F66352">
        <w:rPr>
          <w:rFonts w:ascii="Arial" w:hAnsi="Arial"/>
          <w:bCs/>
          <w:sz w:val="22"/>
        </w:rPr>
        <w:t>T</w:t>
      </w:r>
      <w:r w:rsidR="00D37FAD">
        <w:rPr>
          <w:rFonts w:ascii="Arial" w:hAnsi="Arial"/>
          <w:bCs/>
          <w:sz w:val="22"/>
        </w:rPr>
        <w:t>elecom</w:t>
      </w:r>
      <w:r w:rsidR="00227ECF">
        <w:rPr>
          <w:rFonts w:ascii="Arial" w:hAnsi="Arial"/>
          <w:bCs/>
          <w:sz w:val="22"/>
        </w:rPr>
        <w:t xml:space="preserve">, </w:t>
      </w:r>
      <w:r w:rsidR="00A8069A">
        <w:rPr>
          <w:rFonts w:ascii="Arial" w:hAnsi="Arial"/>
          <w:bCs/>
          <w:sz w:val="22"/>
        </w:rPr>
        <w:t>Deutsche Telekom,</w:t>
      </w:r>
      <w:r w:rsidR="00BD6673">
        <w:rPr>
          <w:rFonts w:ascii="Arial" w:hAnsi="Arial"/>
          <w:bCs/>
          <w:sz w:val="22"/>
        </w:rPr>
        <w:t xml:space="preserve"> </w:t>
      </w:r>
      <w:r w:rsidR="00255293">
        <w:rPr>
          <w:rFonts w:ascii="Arial" w:hAnsi="Arial"/>
          <w:bCs/>
          <w:sz w:val="22"/>
        </w:rPr>
        <w:t>Boost Mobile Network</w:t>
      </w:r>
      <w:r w:rsidR="007A190E">
        <w:rPr>
          <w:rFonts w:ascii="Arial" w:hAnsi="Arial"/>
          <w:bCs/>
          <w:sz w:val="22"/>
        </w:rPr>
        <w:t>, NTT Docomo</w:t>
      </w:r>
      <w:r w:rsidR="004021DB">
        <w:rPr>
          <w:rFonts w:ascii="Arial" w:hAnsi="Arial"/>
          <w:bCs/>
          <w:sz w:val="22"/>
        </w:rPr>
        <w:t>, Telecom Italia</w:t>
      </w:r>
      <w:r w:rsidR="00CF429D">
        <w:rPr>
          <w:rFonts w:ascii="Arial" w:hAnsi="Arial"/>
          <w:bCs/>
          <w:sz w:val="22"/>
        </w:rPr>
        <w:t>, AT</w:t>
      </w:r>
      <w:r w:rsidR="00302E90">
        <w:rPr>
          <w:rFonts w:ascii="Arial" w:hAnsi="Arial"/>
          <w:bCs/>
          <w:sz w:val="22"/>
        </w:rPr>
        <w:t>&amp;</w:t>
      </w:r>
      <w:r w:rsidR="00CF429D">
        <w:rPr>
          <w:rFonts w:ascii="Arial" w:hAnsi="Arial"/>
          <w:bCs/>
          <w:sz w:val="22"/>
        </w:rPr>
        <w:t>T</w:t>
      </w:r>
    </w:p>
    <w:p w14:paraId="05FA8EA8" w14:textId="2E261CC0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1D0DBF">
        <w:rPr>
          <w:rFonts w:ascii="Arial" w:eastAsia="Malgun Gothic" w:hAnsi="Arial"/>
          <w:sz w:val="22"/>
          <w:szCs w:val="22"/>
        </w:rPr>
        <w:t>Six Layer Support for</w:t>
      </w:r>
      <w:r w:rsidR="008D16BE">
        <w:rPr>
          <w:rFonts w:ascii="Arial" w:eastAsia="Malgun Gothic" w:hAnsi="Arial"/>
          <w:sz w:val="22"/>
          <w:szCs w:val="22"/>
        </w:rPr>
        <w:t xml:space="preserve"> </w:t>
      </w:r>
      <w:r w:rsidR="001D0DBF">
        <w:rPr>
          <w:rFonts w:ascii="Arial" w:eastAsia="Malgun Gothic" w:hAnsi="Arial"/>
          <w:sz w:val="22"/>
          <w:szCs w:val="22"/>
        </w:rPr>
        <w:t xml:space="preserve">Devices </w:t>
      </w:r>
      <w:r w:rsidR="008D16BE">
        <w:rPr>
          <w:rFonts w:ascii="Arial" w:eastAsia="Malgun Gothic" w:hAnsi="Arial"/>
          <w:sz w:val="22"/>
          <w:szCs w:val="22"/>
        </w:rPr>
        <w:t xml:space="preserve">with 6Rx </w:t>
      </w:r>
      <w:r w:rsidR="001D0DBF">
        <w:rPr>
          <w:rFonts w:ascii="Arial" w:eastAsia="Malgun Gothic" w:hAnsi="Arial"/>
          <w:sz w:val="22"/>
          <w:szCs w:val="22"/>
        </w:rPr>
        <w:t>in Rel-19</w:t>
      </w:r>
    </w:p>
    <w:bookmarkEnd w:id="0"/>
    <w:p w14:paraId="2C0EDD71" w14:textId="19AAFF35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A564C6">
        <w:rPr>
          <w:rFonts w:ascii="Arial" w:hAnsi="Arial"/>
          <w:sz w:val="22"/>
        </w:rPr>
        <w:t>Discussion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7C9CCE95" w14:textId="468203E7" w:rsidR="00263166" w:rsidRPr="00221582" w:rsidRDefault="00A91EEA" w:rsidP="00221582">
      <w:pPr>
        <w:spacing w:before="240"/>
      </w:pPr>
      <w:r>
        <w:t xml:space="preserve">In this paper we provide our view of 6Rx and 6L for handheld </w:t>
      </w:r>
      <w:r w:rsidR="003D7B2C">
        <w:t>and FWA devices</w:t>
      </w:r>
      <w:r w:rsidR="00163E33">
        <w:t>.</w:t>
      </w:r>
    </w:p>
    <w:p w14:paraId="5D1B7844" w14:textId="53C46F12" w:rsidR="00DF7F51" w:rsidRPr="00F32904" w:rsidRDefault="00F51EAC" w:rsidP="00DF7F51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175257E8" w14:textId="6BB13BB6" w:rsidR="00B9749D" w:rsidRDefault="00C23BFF" w:rsidP="00B9749D">
      <w:pPr>
        <w:spacing w:before="240"/>
      </w:pPr>
      <w:bookmarkStart w:id="1" w:name="_Ref92297796"/>
      <w:r>
        <w:t xml:space="preserve">RAN4 discussed in several meetings whether six </w:t>
      </w:r>
      <w:r w:rsidR="008D16BE">
        <w:t xml:space="preserve">MIMO </w:t>
      </w:r>
      <w:r>
        <w:t>layer</w:t>
      </w:r>
      <w:r w:rsidR="008D16BE">
        <w:t>s</w:t>
      </w:r>
      <w:r>
        <w:t xml:space="preserve"> for handheld devices </w:t>
      </w:r>
      <w:r w:rsidR="008D16BE">
        <w:t>are</w:t>
      </w:r>
      <w:r>
        <w:t xml:space="preserve"> feasible</w:t>
      </w:r>
      <w:r w:rsidR="008D16BE">
        <w:t xml:space="preserve"> in downlink direction. </w:t>
      </w:r>
    </w:p>
    <w:p w14:paraId="431AE546" w14:textId="70645C91" w:rsidR="008B1936" w:rsidRDefault="00767F5C" w:rsidP="00B9749D">
      <w:pPr>
        <w:pStyle w:val="ListParagraph"/>
        <w:numPr>
          <w:ilvl w:val="0"/>
          <w:numId w:val="12"/>
        </w:numPr>
      </w:pPr>
      <w:r>
        <w:t>Several</w:t>
      </w:r>
      <w:r w:rsidR="00FF5ACD">
        <w:t xml:space="preserve"> companies provided</w:t>
      </w:r>
      <w:r w:rsidR="003C1312">
        <w:t xml:space="preserve"> </w:t>
      </w:r>
      <w:r w:rsidR="0004167B">
        <w:t xml:space="preserve">measurements </w:t>
      </w:r>
      <w:r w:rsidR="002C6D91">
        <w:t xml:space="preserve">of the envelope correlation coefficients </w:t>
      </w:r>
      <w:r w:rsidR="009C21D8">
        <w:t xml:space="preserve">(ECC) </w:t>
      </w:r>
      <w:r w:rsidR="002C6D91">
        <w:t>of realistic</w:t>
      </w:r>
      <w:r w:rsidR="00417CA9">
        <w:t xml:space="preserve"> antenna </w:t>
      </w:r>
      <w:r w:rsidR="002D770D">
        <w:t>layouts</w:t>
      </w:r>
      <w:r w:rsidR="00417CA9">
        <w:t xml:space="preserve"> in a </w:t>
      </w:r>
      <w:r w:rsidR="002D770D">
        <w:t>handheld formfactor</w:t>
      </w:r>
      <w:r w:rsidR="00BE5925">
        <w:t xml:space="preserve"> </w:t>
      </w:r>
      <w:r w:rsidR="00B42AF6">
        <w:fldChar w:fldCharType="begin"/>
      </w:r>
      <w:r w:rsidR="00B42AF6">
        <w:instrText xml:space="preserve"> REF _Ref180012274 \n \h </w:instrText>
      </w:r>
      <w:r w:rsidR="00B42AF6">
        <w:fldChar w:fldCharType="separate"/>
      </w:r>
      <w:r w:rsidR="0068604F">
        <w:t>[3]</w:t>
      </w:r>
      <w:r w:rsidR="00B42AF6">
        <w:fldChar w:fldCharType="end"/>
      </w:r>
      <w:r w:rsidR="00B42AF6">
        <w:t xml:space="preserve">, </w:t>
      </w:r>
      <w:r w:rsidR="00BE5925">
        <w:fldChar w:fldCharType="begin"/>
      </w:r>
      <w:r w:rsidR="00BE5925">
        <w:instrText xml:space="preserve"> REF _Ref180012246 \n \h </w:instrText>
      </w:r>
      <w:r w:rsidR="00BE5925">
        <w:fldChar w:fldCharType="separate"/>
      </w:r>
      <w:r w:rsidR="0068604F">
        <w:t>[4]</w:t>
      </w:r>
      <w:r w:rsidR="00BE5925">
        <w:fldChar w:fldCharType="end"/>
      </w:r>
      <w:r>
        <w:t xml:space="preserve">, </w:t>
      </w:r>
      <w:r>
        <w:fldChar w:fldCharType="begin"/>
      </w:r>
      <w:r>
        <w:instrText xml:space="preserve"> REF _Ref180012474 \n \h </w:instrText>
      </w:r>
      <w:r>
        <w:fldChar w:fldCharType="separate"/>
      </w:r>
      <w:r w:rsidR="0068604F">
        <w:t>[5]</w:t>
      </w:r>
      <w:r>
        <w:fldChar w:fldCharType="end"/>
      </w:r>
    </w:p>
    <w:p w14:paraId="2020B911" w14:textId="108C8D9C" w:rsidR="002B68EB" w:rsidRPr="001829FA" w:rsidRDefault="002B68EB" w:rsidP="002B68EB">
      <w:pPr>
        <w:pStyle w:val="ListParagraph"/>
        <w:numPr>
          <w:ilvl w:val="0"/>
          <w:numId w:val="12"/>
        </w:numPr>
      </w:pPr>
      <w:r w:rsidRPr="001829FA">
        <w:t xml:space="preserve">Two infra vendors confirmed that for the feasibility analysis low </w:t>
      </w:r>
      <w:proofErr w:type="spellStart"/>
      <w:r w:rsidRPr="001829FA">
        <w:t>TxEVM</w:t>
      </w:r>
      <w:proofErr w:type="spellEnd"/>
      <w:r w:rsidRPr="001829FA">
        <w:t xml:space="preserve"> can be assumed </w:t>
      </w:r>
      <w:r w:rsidRPr="001829FA">
        <w:fldChar w:fldCharType="begin"/>
      </w:r>
      <w:r w:rsidRPr="001829FA">
        <w:instrText xml:space="preserve"> REF _Ref183083623 \n \h </w:instrText>
      </w:r>
      <w:r w:rsidR="001829FA">
        <w:instrText xml:space="preserve"> \* MERGEFORMAT </w:instrText>
      </w:r>
      <w:r w:rsidRPr="001829FA">
        <w:fldChar w:fldCharType="separate"/>
      </w:r>
      <w:r w:rsidR="0068604F" w:rsidRPr="001829FA">
        <w:t>[10]</w:t>
      </w:r>
      <w:r w:rsidRPr="001829FA">
        <w:fldChar w:fldCharType="end"/>
      </w:r>
      <w:r w:rsidRPr="001829FA">
        <w:t xml:space="preserve">, </w:t>
      </w:r>
      <w:r w:rsidRPr="001829FA">
        <w:fldChar w:fldCharType="begin"/>
      </w:r>
      <w:r w:rsidRPr="001829FA">
        <w:instrText xml:space="preserve"> REF _Ref183083626 \n \h </w:instrText>
      </w:r>
      <w:r w:rsidR="001829FA">
        <w:instrText xml:space="preserve"> \* MERGEFORMAT </w:instrText>
      </w:r>
      <w:r w:rsidRPr="001829FA">
        <w:fldChar w:fldCharType="separate"/>
      </w:r>
      <w:r w:rsidR="0068604F" w:rsidRPr="001829FA">
        <w:t>[11]</w:t>
      </w:r>
      <w:r w:rsidRPr="001829FA">
        <w:fldChar w:fldCharType="end"/>
      </w:r>
      <w:r w:rsidRPr="001829FA">
        <w:t xml:space="preserve">. </w:t>
      </w:r>
    </w:p>
    <w:p w14:paraId="5E8007EA" w14:textId="2FC282DB" w:rsidR="0008001A" w:rsidRDefault="00AB1180" w:rsidP="00B9749D">
      <w:pPr>
        <w:pStyle w:val="ListParagraph"/>
        <w:numPr>
          <w:ilvl w:val="0"/>
          <w:numId w:val="12"/>
        </w:numPr>
      </w:pPr>
      <w:r>
        <w:t>Multiple</w:t>
      </w:r>
      <w:r w:rsidR="009C21D8">
        <w:t xml:space="preserve"> companies </w:t>
      </w:r>
      <w:r w:rsidR="00AF1D29">
        <w:t>showed in</w:t>
      </w:r>
      <w:r w:rsidR="009C21D8">
        <w:t xml:space="preserve"> simulation results that </w:t>
      </w:r>
      <w:r w:rsidR="00356C20">
        <w:t xml:space="preserve">5 layer and 6 layer provide </w:t>
      </w:r>
      <w:r w:rsidR="008F5FE0">
        <w:t>gains over 4 layer</w:t>
      </w:r>
      <w:r w:rsidR="00FB203A">
        <w:t>s</w:t>
      </w:r>
      <w:r w:rsidR="008F5FE0">
        <w:t xml:space="preserve"> </w:t>
      </w:r>
      <w:r w:rsidR="00B675B0">
        <w:t>for 6Rx antennas</w:t>
      </w:r>
      <w:r w:rsidR="004D1DC3">
        <w:t xml:space="preserve"> for th</w:t>
      </w:r>
      <w:r w:rsidR="00BF2B76">
        <w:t>e</w:t>
      </w:r>
      <w:r w:rsidR="003B351A">
        <w:t>se</w:t>
      </w:r>
      <w:r w:rsidR="004D1DC3">
        <w:t xml:space="preserve"> ECC</w:t>
      </w:r>
      <w:r w:rsidR="00B675B0">
        <w:t xml:space="preserve"> </w:t>
      </w:r>
      <w:r w:rsidR="00D35F08">
        <w:t xml:space="preserve">and </w:t>
      </w:r>
      <w:proofErr w:type="spellStart"/>
      <w:r w:rsidR="00D35F08">
        <w:t>TxEVM</w:t>
      </w:r>
      <w:proofErr w:type="spellEnd"/>
      <w:r w:rsidR="00D35F08">
        <w:t xml:space="preserve"> </w:t>
      </w:r>
      <w:r w:rsidR="00BF2B76">
        <w:t xml:space="preserve">values </w:t>
      </w:r>
      <w:r w:rsidR="008F5FE0">
        <w:t>at achievable SNR operation points</w:t>
      </w:r>
      <w:r w:rsidR="00037859">
        <w:t xml:space="preserve"> </w:t>
      </w:r>
      <w:r w:rsidR="00037859">
        <w:fldChar w:fldCharType="begin"/>
      </w:r>
      <w:r w:rsidR="00037859">
        <w:instrText xml:space="preserve"> REF _Ref180012274 \n \h </w:instrText>
      </w:r>
      <w:r w:rsidR="00037859">
        <w:fldChar w:fldCharType="separate"/>
      </w:r>
      <w:r w:rsidR="0068604F">
        <w:t>[3]</w:t>
      </w:r>
      <w:r w:rsidR="00037859">
        <w:fldChar w:fldCharType="end"/>
      </w:r>
      <w:r w:rsidR="00B42AF6">
        <w:t xml:space="preserve">, </w:t>
      </w:r>
      <w:r w:rsidR="00B42AF6">
        <w:fldChar w:fldCharType="begin"/>
      </w:r>
      <w:r w:rsidR="00B42AF6">
        <w:instrText xml:space="preserve"> REF _Ref180012246 \n \h </w:instrText>
      </w:r>
      <w:r w:rsidR="00B42AF6">
        <w:fldChar w:fldCharType="separate"/>
      </w:r>
      <w:r w:rsidR="0068604F">
        <w:t>[4]</w:t>
      </w:r>
      <w:r w:rsidR="00B42AF6">
        <w:fldChar w:fldCharType="end"/>
      </w:r>
      <w:r w:rsidR="00B30285">
        <w:t xml:space="preserve">, </w:t>
      </w:r>
      <w:r w:rsidR="00B30285">
        <w:fldChar w:fldCharType="begin"/>
      </w:r>
      <w:r w:rsidR="00B30285">
        <w:instrText xml:space="preserve"> REF _Ref180012681 \n \h </w:instrText>
      </w:r>
      <w:r w:rsidR="00B30285">
        <w:fldChar w:fldCharType="separate"/>
      </w:r>
      <w:r w:rsidR="0068604F">
        <w:t>[6]</w:t>
      </w:r>
      <w:r w:rsidR="00B30285">
        <w:fldChar w:fldCharType="end"/>
      </w:r>
      <w:r w:rsidR="00D33885">
        <w:t xml:space="preserve">, </w:t>
      </w:r>
      <w:r w:rsidR="008E38C1">
        <w:fldChar w:fldCharType="begin"/>
      </w:r>
      <w:r w:rsidR="008E38C1">
        <w:instrText xml:space="preserve"> REF _Ref180013034 \n \h </w:instrText>
      </w:r>
      <w:r w:rsidR="008E38C1">
        <w:fldChar w:fldCharType="separate"/>
      </w:r>
      <w:r w:rsidR="0068604F">
        <w:t>[7]</w:t>
      </w:r>
      <w:r w:rsidR="008E38C1">
        <w:fldChar w:fldCharType="end"/>
      </w:r>
      <w:r w:rsidR="007259D8">
        <w:t xml:space="preserve">, </w:t>
      </w:r>
      <w:r w:rsidR="008E38C1">
        <w:fldChar w:fldCharType="begin"/>
      </w:r>
      <w:r w:rsidR="008E38C1">
        <w:instrText xml:space="preserve"> REF _Ref180013567 \n \h </w:instrText>
      </w:r>
      <w:r w:rsidR="008E38C1">
        <w:fldChar w:fldCharType="separate"/>
      </w:r>
      <w:r w:rsidR="0068604F">
        <w:t>[8]</w:t>
      </w:r>
      <w:r w:rsidR="008E38C1">
        <w:fldChar w:fldCharType="end"/>
      </w:r>
      <w:r w:rsidR="008B53DE">
        <w:t>.</w:t>
      </w:r>
    </w:p>
    <w:p w14:paraId="71871FCE" w14:textId="55B6BA8B" w:rsidR="00DE7E4C" w:rsidRDefault="00865B7D" w:rsidP="00E33F52">
      <w:pPr>
        <w:pStyle w:val="ListParagraph"/>
        <w:numPr>
          <w:ilvl w:val="0"/>
          <w:numId w:val="12"/>
        </w:numPr>
      </w:pPr>
      <w:r>
        <w:t xml:space="preserve">One company provided field results showing </w:t>
      </w:r>
      <w:r w:rsidR="00441244">
        <w:t xml:space="preserve">projected throughput </w:t>
      </w:r>
      <w:r>
        <w:t>gains of 6 layer</w:t>
      </w:r>
      <w:r w:rsidR="00AE17F9">
        <w:t>s</w:t>
      </w:r>
      <w:r>
        <w:t xml:space="preserve"> and 6Rx</w:t>
      </w:r>
      <w:r w:rsidR="001D15D7">
        <w:t xml:space="preserve"> over 4 layer</w:t>
      </w:r>
      <w:r w:rsidR="007A5ABA">
        <w:t>s</w:t>
      </w:r>
      <w:r w:rsidR="0082102F">
        <w:t xml:space="preserve"> </w:t>
      </w:r>
      <w:r w:rsidR="0082102F">
        <w:fldChar w:fldCharType="begin"/>
      </w:r>
      <w:r w:rsidR="0082102F">
        <w:instrText xml:space="preserve"> REF _Ref180012274 \n \h </w:instrText>
      </w:r>
      <w:r w:rsidR="0082102F">
        <w:fldChar w:fldCharType="separate"/>
      </w:r>
      <w:r w:rsidR="0068604F">
        <w:t>[3]</w:t>
      </w:r>
      <w:r w:rsidR="0082102F">
        <w:fldChar w:fldCharType="end"/>
      </w:r>
      <w:r w:rsidR="00037859" w:rsidRPr="00D74E2A">
        <w:t>.</w:t>
      </w:r>
    </w:p>
    <w:p w14:paraId="2CE86B1D" w14:textId="7F1E27BC" w:rsidR="001E77E3" w:rsidRDefault="003D6845" w:rsidP="003C198E">
      <w:pPr>
        <w:spacing w:before="240"/>
      </w:pPr>
      <w:r w:rsidRPr="001829FA">
        <w:t>In addition to this feasibility analysis of some companies</w:t>
      </w:r>
      <w:r w:rsidR="00FB203A" w:rsidRPr="001829FA">
        <w:t xml:space="preserve">, it was recommended by </w:t>
      </w:r>
      <w:r w:rsidR="008B53DE" w:rsidRPr="001829FA">
        <w:t>many</w:t>
      </w:r>
      <w:r w:rsidR="00FB203A" w:rsidRPr="001829FA">
        <w:t xml:space="preserve"> companies to introduce the support of 6 layers as an optional feature</w:t>
      </w:r>
      <w:r w:rsidR="001D15D7" w:rsidRPr="001829FA">
        <w:t xml:space="preserve"> </w:t>
      </w:r>
      <w:r w:rsidR="00B549D1" w:rsidRPr="001829FA">
        <w:t xml:space="preserve">in </w:t>
      </w:r>
      <w:r w:rsidR="001D15D7" w:rsidRPr="001829FA">
        <w:t>Rel-19</w:t>
      </w:r>
      <w:r w:rsidR="00014DEB" w:rsidRPr="001829FA">
        <w:t xml:space="preserve"> </w:t>
      </w:r>
      <w:r w:rsidR="00014DEB" w:rsidRPr="001829FA">
        <w:fldChar w:fldCharType="begin"/>
      </w:r>
      <w:r w:rsidR="00014DEB" w:rsidRPr="001829FA">
        <w:instrText xml:space="preserve"> REF _Ref180012309 \n \h </w:instrText>
      </w:r>
      <w:r w:rsidR="001829FA">
        <w:instrText xml:space="preserve"> \* MERGEFORMAT </w:instrText>
      </w:r>
      <w:r w:rsidR="00014DEB" w:rsidRPr="001829FA">
        <w:fldChar w:fldCharType="separate"/>
      </w:r>
      <w:r w:rsidR="0068604F" w:rsidRPr="001829FA">
        <w:t>[1]</w:t>
      </w:r>
      <w:r w:rsidR="00014DEB" w:rsidRPr="001829FA">
        <w:fldChar w:fldCharType="end"/>
      </w:r>
      <w:r w:rsidR="00525600" w:rsidRPr="001829FA">
        <w:t xml:space="preserve">, </w:t>
      </w:r>
      <w:r w:rsidR="00E03182" w:rsidRPr="001829FA">
        <w:fldChar w:fldCharType="begin"/>
      </w:r>
      <w:r w:rsidR="00E03182" w:rsidRPr="001829FA">
        <w:instrText xml:space="preserve"> REF _Ref180012823 \w \h </w:instrText>
      </w:r>
      <w:r w:rsidR="001829FA">
        <w:instrText xml:space="preserve"> \* MERGEFORMAT </w:instrText>
      </w:r>
      <w:r w:rsidR="00E03182" w:rsidRPr="001829FA">
        <w:fldChar w:fldCharType="separate"/>
      </w:r>
      <w:r w:rsidR="0068604F" w:rsidRPr="001829FA">
        <w:t>[2]</w:t>
      </w:r>
      <w:r w:rsidR="00E03182" w:rsidRPr="001829FA">
        <w:fldChar w:fldCharType="end"/>
      </w:r>
      <w:r w:rsidR="00E03182" w:rsidRPr="001829FA">
        <w:t xml:space="preserve">, </w:t>
      </w:r>
      <w:r w:rsidR="0026454D" w:rsidRPr="001829FA">
        <w:fldChar w:fldCharType="begin"/>
      </w:r>
      <w:r w:rsidR="0026454D" w:rsidRPr="001829FA">
        <w:instrText xml:space="preserve"> REF _Ref180012274 \n \h </w:instrText>
      </w:r>
      <w:r w:rsidR="001829FA">
        <w:instrText xml:space="preserve"> \* MERGEFORMAT </w:instrText>
      </w:r>
      <w:r w:rsidR="0026454D" w:rsidRPr="001829FA">
        <w:fldChar w:fldCharType="separate"/>
      </w:r>
      <w:r w:rsidR="0068604F" w:rsidRPr="001829FA">
        <w:t>[3]</w:t>
      </w:r>
      <w:r w:rsidR="0026454D" w:rsidRPr="001829FA">
        <w:fldChar w:fldCharType="end"/>
      </w:r>
      <w:r w:rsidR="0026454D" w:rsidRPr="001829FA">
        <w:t xml:space="preserve">, </w:t>
      </w:r>
      <w:r w:rsidR="00525600" w:rsidRPr="001829FA">
        <w:fldChar w:fldCharType="begin"/>
      </w:r>
      <w:r w:rsidR="00525600" w:rsidRPr="001829FA">
        <w:instrText xml:space="preserve"> REF _Ref180012681 \n \h </w:instrText>
      </w:r>
      <w:r w:rsidR="001829FA">
        <w:instrText xml:space="preserve"> \* MERGEFORMAT </w:instrText>
      </w:r>
      <w:r w:rsidR="00525600" w:rsidRPr="001829FA">
        <w:fldChar w:fldCharType="separate"/>
      </w:r>
      <w:r w:rsidR="0068604F" w:rsidRPr="001829FA">
        <w:t>[6]</w:t>
      </w:r>
      <w:r w:rsidR="00525600" w:rsidRPr="001829FA">
        <w:fldChar w:fldCharType="end"/>
      </w:r>
      <w:r w:rsidR="005B5049" w:rsidRPr="001829FA">
        <w:t xml:space="preserve">, </w:t>
      </w:r>
      <w:r w:rsidR="00F701D6" w:rsidRPr="001829FA">
        <w:fldChar w:fldCharType="begin"/>
      </w:r>
      <w:r w:rsidR="00F701D6" w:rsidRPr="001829FA">
        <w:instrText xml:space="preserve"> REF _Ref180013631 \n \h </w:instrText>
      </w:r>
      <w:r w:rsidR="001829FA">
        <w:instrText xml:space="preserve"> \* MERGEFORMAT </w:instrText>
      </w:r>
      <w:r w:rsidR="00F701D6" w:rsidRPr="001829FA">
        <w:fldChar w:fldCharType="separate"/>
      </w:r>
      <w:r w:rsidR="0068604F" w:rsidRPr="001829FA">
        <w:t>[9]</w:t>
      </w:r>
      <w:r w:rsidR="00F701D6" w:rsidRPr="001829FA">
        <w:fldChar w:fldCharType="end"/>
      </w:r>
      <w:r w:rsidR="00F572F1" w:rsidRPr="001829FA">
        <w:t>,</w:t>
      </w:r>
      <w:r w:rsidR="008B53DE" w:rsidRPr="001829FA">
        <w:t xml:space="preserve"> </w:t>
      </w:r>
      <w:r w:rsidR="00B17606" w:rsidRPr="001829FA">
        <w:fldChar w:fldCharType="begin"/>
      </w:r>
      <w:r w:rsidR="00B17606" w:rsidRPr="001829FA">
        <w:instrText xml:space="preserve"> REF _Ref183083995 \n \h  \* MERGEFORMAT </w:instrText>
      </w:r>
      <w:r w:rsidR="00B17606" w:rsidRPr="001829FA">
        <w:fldChar w:fldCharType="separate"/>
      </w:r>
      <w:r w:rsidR="0068604F" w:rsidRPr="001829FA">
        <w:t>[12]</w:t>
      </w:r>
      <w:r w:rsidR="00B17606" w:rsidRPr="001829FA">
        <w:fldChar w:fldCharType="end"/>
      </w:r>
      <w:r w:rsidR="00B17606" w:rsidRPr="001829FA">
        <w:t xml:space="preserve">. </w:t>
      </w:r>
      <w:r w:rsidR="008B53DE" w:rsidRPr="001829FA">
        <w:t>Hence, it is left t</w:t>
      </w:r>
      <w:r w:rsidR="008C445C" w:rsidRPr="001829FA">
        <w:t xml:space="preserve">o </w:t>
      </w:r>
      <w:r w:rsidR="00AB1180" w:rsidRPr="001829FA">
        <w:t>the eco system</w:t>
      </w:r>
      <w:r w:rsidR="008C445C" w:rsidRPr="001829FA">
        <w:t xml:space="preserve"> whether six layer</w:t>
      </w:r>
      <w:r w:rsidR="00531828" w:rsidRPr="001829FA">
        <w:t>s</w:t>
      </w:r>
      <w:r w:rsidR="008C445C" w:rsidRPr="001829FA">
        <w:t xml:space="preserve"> is supported.</w:t>
      </w:r>
      <w:r w:rsidR="00BF2B76" w:rsidRPr="001829FA">
        <w:t xml:space="preserve"> </w:t>
      </w:r>
      <w:r w:rsidR="00FE0DA9" w:rsidRPr="001829FA">
        <w:t>Based on the feasibility analysis and sin</w:t>
      </w:r>
      <w:r w:rsidR="005F742B" w:rsidRPr="001829FA">
        <w:t>c</w:t>
      </w:r>
      <w:r w:rsidR="00FE0DA9" w:rsidRPr="001829FA">
        <w:t xml:space="preserve">e 6 layers support </w:t>
      </w:r>
      <w:r w:rsidR="005F742B" w:rsidRPr="001829FA">
        <w:t>would be an</w:t>
      </w:r>
      <w:r w:rsidR="00FE0DA9" w:rsidRPr="001829FA">
        <w:t xml:space="preserve"> option</w:t>
      </w:r>
      <w:r w:rsidR="005F742B" w:rsidRPr="001829FA">
        <w:t>al</w:t>
      </w:r>
      <w:r w:rsidR="00FE0DA9" w:rsidRPr="001829FA">
        <w:t xml:space="preserve"> feature, </w:t>
      </w:r>
      <w:r w:rsidR="005F742B" w:rsidRPr="001829FA">
        <w:t>6 layer</w:t>
      </w:r>
      <w:r w:rsidR="00ED1A50" w:rsidRPr="001829FA">
        <w:t>s</w:t>
      </w:r>
      <w:r w:rsidR="005F742B" w:rsidRPr="001829FA">
        <w:t xml:space="preserve"> support for 6Rx antenna</w:t>
      </w:r>
      <w:r w:rsidR="00717D64" w:rsidRPr="001829FA">
        <w:t>s should be introduced in Rel-19 both for handheld and FWA devices.</w:t>
      </w:r>
      <w:r w:rsidR="003C198E" w:rsidRPr="001829FA">
        <w:t xml:space="preserve"> </w:t>
      </w:r>
      <w:r w:rsidR="00780200" w:rsidRPr="001829FA">
        <w:t xml:space="preserve">Given the status of the discussion in RAN4, no further progress </w:t>
      </w:r>
      <w:r w:rsidR="0088048F" w:rsidRPr="001829FA">
        <w:t>can be made</w:t>
      </w:r>
      <w:r w:rsidR="001A2DEE" w:rsidRPr="001829FA">
        <w:t>,</w:t>
      </w:r>
      <w:r w:rsidR="0088048F" w:rsidRPr="001829FA">
        <w:t xml:space="preserve"> and plenary should decide </w:t>
      </w:r>
      <w:r w:rsidR="00E02CE0" w:rsidRPr="001829FA">
        <w:t>to introduce 6 layer</w:t>
      </w:r>
      <w:r w:rsidR="001A2DEE" w:rsidRPr="001829FA">
        <w:t>s</w:t>
      </w:r>
      <w:r w:rsidR="00E02CE0" w:rsidRPr="001829FA">
        <w:t xml:space="preserve"> support as an optional feature</w:t>
      </w:r>
      <w:r w:rsidR="00C44FD5" w:rsidRPr="001829FA">
        <w:t xml:space="preserve"> for handheld </w:t>
      </w:r>
      <w:r w:rsidR="001A2DEE" w:rsidRPr="001829FA">
        <w:t xml:space="preserve">and </w:t>
      </w:r>
      <w:r w:rsidR="00C44FD5" w:rsidRPr="001829FA">
        <w:t>FWA devices</w:t>
      </w:r>
      <w:r w:rsidR="00E02CE0" w:rsidRPr="001829FA">
        <w:t xml:space="preserve">. </w:t>
      </w:r>
      <w:r w:rsidR="00650C27" w:rsidRPr="001829FA">
        <w:t>Since i</w:t>
      </w:r>
      <w:r w:rsidR="00E33F52" w:rsidRPr="001829FA">
        <w:t>n TS 38.101-4, demodulation performance requirements are already defined for 8Rx and 8 layers</w:t>
      </w:r>
      <w:r w:rsidR="00650C27" w:rsidRPr="001829FA">
        <w:t>, there is no reason why not also 6 layers can be introduced</w:t>
      </w:r>
      <w:r w:rsidR="00E33F52" w:rsidRPr="001829FA">
        <w:t>.</w:t>
      </w:r>
    </w:p>
    <w:p w14:paraId="78F9816E" w14:textId="463F67E9" w:rsidR="007F4E3A" w:rsidRDefault="001E77E3" w:rsidP="001E77E3">
      <w:r w:rsidRPr="00163E33">
        <w:rPr>
          <w:b/>
          <w:bCs/>
        </w:rPr>
        <w:t>Proposal 1:</w:t>
      </w:r>
      <w:r>
        <w:t xml:space="preserve"> </w:t>
      </w:r>
      <w:r w:rsidR="007F4E3A">
        <w:t>I</w:t>
      </w:r>
      <w:r>
        <w:t>ntroduce</w:t>
      </w:r>
      <w:r w:rsidR="007F4E3A">
        <w:t xml:space="preserve"> six layers for FWA devices as an optional feature</w:t>
      </w:r>
      <w:r w:rsidR="007932FD">
        <w:t xml:space="preserve"> in Rel-19</w:t>
      </w:r>
      <w:r w:rsidR="00793FAB">
        <w:t>.</w:t>
      </w:r>
    </w:p>
    <w:p w14:paraId="342BA2E4" w14:textId="55A21654" w:rsidR="00056A6F" w:rsidRDefault="007F4E3A" w:rsidP="001E77E3">
      <w:r w:rsidRPr="00163E33">
        <w:rPr>
          <w:b/>
          <w:bCs/>
        </w:rPr>
        <w:t>Proposal 2:</w:t>
      </w:r>
      <w:r>
        <w:t xml:space="preserve"> Introduce six layers for </w:t>
      </w:r>
      <w:r w:rsidR="007745AE">
        <w:t>handset</w:t>
      </w:r>
      <w:r>
        <w:t xml:space="preserve"> devices as an optional feature</w:t>
      </w:r>
      <w:r w:rsidR="007932FD">
        <w:t xml:space="preserve"> in Rel-19</w:t>
      </w:r>
      <w:r w:rsidR="00793FAB">
        <w:t>.</w:t>
      </w:r>
    </w:p>
    <w:bookmarkEnd w:id="1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7DC39DFD" w14:textId="0A63BCF5" w:rsidR="0069388E" w:rsidRDefault="00163E33" w:rsidP="00163E33">
      <w:pPr>
        <w:spacing w:before="240"/>
      </w:pPr>
      <w:r>
        <w:t>In this paper we provide</w:t>
      </w:r>
      <w:r w:rsidR="000B046C">
        <w:t>d</w:t>
      </w:r>
      <w:r>
        <w:t xml:space="preserve"> our view of 6Rx and 6L for handheld and FWA devices.</w:t>
      </w:r>
      <w:r w:rsidR="000B046C">
        <w:t xml:space="preserve"> Our proposals are:</w:t>
      </w:r>
    </w:p>
    <w:p w14:paraId="690B9E78" w14:textId="77777777" w:rsidR="00F9622C" w:rsidRDefault="00793FAB" w:rsidP="00CA5C35">
      <w:r w:rsidRPr="00CB5DDE">
        <w:rPr>
          <w:b/>
          <w:bCs/>
        </w:rPr>
        <w:t>Proposal 1:</w:t>
      </w:r>
      <w:r>
        <w:t xml:space="preserve"> Introduce six layers for FWA devices as an optional feature in Rel-19.</w:t>
      </w:r>
    </w:p>
    <w:p w14:paraId="5DEF8E39" w14:textId="062C3576" w:rsidR="00793FAB" w:rsidRDefault="00793FAB" w:rsidP="00CB5DDE">
      <w:r w:rsidRPr="00CB5DDE">
        <w:rPr>
          <w:b/>
          <w:bCs/>
        </w:rPr>
        <w:t>Proposal 2:</w:t>
      </w:r>
      <w:r>
        <w:t xml:space="preserve"> Introduce six layers for handset devices as an optional feature in Rel-19.</w:t>
      </w:r>
    </w:p>
    <w:p w14:paraId="667A6887" w14:textId="41A7BC59" w:rsidR="00CF32AB" w:rsidRDefault="002E4881" w:rsidP="00576180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4D90EC87" w14:textId="5C0D6D53" w:rsidR="00F402DF" w:rsidRDefault="00F402DF" w:rsidP="009C5E34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2" w:name="_Ref180012309"/>
      <w:r w:rsidRPr="002441B4">
        <w:rPr>
          <w:rFonts w:eastAsia="SimSun"/>
          <w:bCs/>
          <w:szCs w:val="20"/>
          <w:lang w:eastAsia="ja-JP"/>
        </w:rPr>
        <w:t xml:space="preserve">R4-2411525, </w:t>
      </w:r>
      <w:r w:rsidR="002441B4" w:rsidRPr="002441B4">
        <w:rPr>
          <w:bCs/>
          <w:szCs w:val="20"/>
        </w:rPr>
        <w:t xml:space="preserve">Discussion on MIMO layer evaluation for 6Rx UE, </w:t>
      </w:r>
      <w:r w:rsidR="002441B4">
        <w:rPr>
          <w:bCs/>
          <w:szCs w:val="20"/>
        </w:rPr>
        <w:t xml:space="preserve">Nokia, </w:t>
      </w:r>
      <w:r w:rsidR="002441B4" w:rsidRPr="002441B4">
        <w:rPr>
          <w:bCs/>
          <w:szCs w:val="20"/>
        </w:rPr>
        <w:t>RAN4 #112, August 2024</w:t>
      </w:r>
      <w:bookmarkEnd w:id="2"/>
    </w:p>
    <w:p w14:paraId="527C98BE" w14:textId="000C14FC" w:rsidR="001A4CA3" w:rsidRPr="00E45523" w:rsidRDefault="001A4CA3" w:rsidP="009C5E34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3" w:name="_Ref180012823"/>
      <w:r w:rsidRPr="00E45523">
        <w:rPr>
          <w:rFonts w:hint="eastAsia"/>
          <w:bCs/>
          <w:szCs w:val="20"/>
          <w:lang w:eastAsia="zh-CN"/>
        </w:rPr>
        <w:t>R4-</w:t>
      </w:r>
      <w:r w:rsidRPr="00E45523">
        <w:rPr>
          <w:bCs/>
          <w:szCs w:val="20"/>
        </w:rPr>
        <w:t xml:space="preserve"> </w:t>
      </w:r>
      <w:r w:rsidRPr="00E45523">
        <w:rPr>
          <w:bCs/>
          <w:szCs w:val="20"/>
          <w:lang w:eastAsia="zh-CN"/>
        </w:rPr>
        <w:t xml:space="preserve">2411609, </w:t>
      </w:r>
      <w:r w:rsidR="00E45523" w:rsidRPr="00E45523">
        <w:rPr>
          <w:bCs/>
          <w:szCs w:val="20"/>
          <w:lang w:eastAsia="zh-CN"/>
        </w:rPr>
        <w:t xml:space="preserve">MIMO layer evaluation for 6Rx UE, Xiaomi, </w:t>
      </w:r>
      <w:r w:rsidR="00E45523" w:rsidRPr="00E45523">
        <w:rPr>
          <w:bCs/>
          <w:szCs w:val="20"/>
        </w:rPr>
        <w:t>RAN4 #112, August 2024</w:t>
      </w:r>
      <w:bookmarkEnd w:id="3"/>
    </w:p>
    <w:bookmarkStart w:id="4" w:name="_Ref180012274"/>
    <w:p w14:paraId="01F6C615" w14:textId="529FDAF7" w:rsidR="009C5E34" w:rsidRDefault="003268D8" w:rsidP="009C5E34">
      <w:pPr>
        <w:pStyle w:val="ListParagraph"/>
        <w:numPr>
          <w:ilvl w:val="0"/>
          <w:numId w:val="7"/>
        </w:numPr>
      </w:pPr>
      <w:r w:rsidRPr="00DA0BEE">
        <w:fldChar w:fldCharType="begin"/>
      </w:r>
      <w:r w:rsidRPr="00DA0BEE">
        <w:instrText>HYPERLINK "ftp://10.10.10.10/ftp/tsg_ran/WG4_Radio/TSGR4_109/Inbox/R4-2321105.zip"</w:instrText>
      </w:r>
      <w:r w:rsidRPr="00DA0BEE">
        <w:fldChar w:fldCharType="separate"/>
      </w:r>
      <w:r w:rsidRPr="00DA0BEE">
        <w:rPr>
          <w:rFonts w:eastAsia="PMingLiU"/>
        </w:rPr>
        <w:t>R4-2</w:t>
      </w:r>
      <w:r w:rsidRPr="00DA0BEE">
        <w:rPr>
          <w:rFonts w:eastAsia="PMingLiU"/>
        </w:rPr>
        <w:fldChar w:fldCharType="end"/>
      </w:r>
      <w:r w:rsidRPr="00DA0BEE">
        <w:rPr>
          <w:rFonts w:eastAsia="PMingLiU"/>
        </w:rPr>
        <w:t xml:space="preserve">411680, </w:t>
      </w:r>
      <w:r w:rsidR="00DA0BEE" w:rsidRPr="00DA0BEE">
        <w:t>Discussion on the demodulation performance requirements for 6Rx devices, Qualcomm, RAN4 #112, August 2024</w:t>
      </w:r>
      <w:bookmarkEnd w:id="4"/>
    </w:p>
    <w:p w14:paraId="4B7A2AE6" w14:textId="6A826121" w:rsidR="00C954D2" w:rsidRDefault="00C954D2" w:rsidP="00C954D2">
      <w:pPr>
        <w:pStyle w:val="ListParagraph"/>
        <w:numPr>
          <w:ilvl w:val="0"/>
          <w:numId w:val="7"/>
        </w:numPr>
        <w:rPr>
          <w:bCs/>
        </w:rPr>
      </w:pPr>
      <w:bookmarkStart w:id="5" w:name="_Ref180012246"/>
      <w:r w:rsidRPr="000A5C12">
        <w:rPr>
          <w:bCs/>
          <w:lang w:val="de-DE"/>
        </w:rPr>
        <w:t xml:space="preserve">R4-2412352, </w:t>
      </w:r>
      <w:r w:rsidRPr="000A5C12">
        <w:rPr>
          <w:bCs/>
        </w:rPr>
        <w:t>R19 Simulation results of 6Layer performance, OPPO, RAN4 #112, August 2024</w:t>
      </w:r>
      <w:bookmarkEnd w:id="5"/>
    </w:p>
    <w:p w14:paraId="42F6F101" w14:textId="61058DEE" w:rsidR="00DD36F0" w:rsidRDefault="00DD36F0" w:rsidP="00C954D2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6" w:name="_Ref180012474"/>
      <w:r w:rsidRPr="00F72D50">
        <w:rPr>
          <w:szCs w:val="20"/>
        </w:rPr>
        <w:t>R4-2412572</w:t>
      </w:r>
      <w:r w:rsidR="0072568D" w:rsidRPr="00F72D50">
        <w:rPr>
          <w:szCs w:val="20"/>
        </w:rPr>
        <w:t xml:space="preserve">, </w:t>
      </w:r>
      <w:r w:rsidR="00F72D50" w:rsidRPr="00F72D50">
        <w:rPr>
          <w:szCs w:val="20"/>
        </w:rPr>
        <w:t xml:space="preserve">On MIMO layer evaluation for 6Rx UE, Huawei, </w:t>
      </w:r>
      <w:r w:rsidR="00F72D50" w:rsidRPr="00F72D50">
        <w:rPr>
          <w:bCs/>
          <w:szCs w:val="20"/>
        </w:rPr>
        <w:t>RAN4 #112, August 2024</w:t>
      </w:r>
      <w:bookmarkEnd w:id="6"/>
    </w:p>
    <w:p w14:paraId="265D2E22" w14:textId="4D3094A9" w:rsidR="00CD14E5" w:rsidRDefault="00CD14E5" w:rsidP="00C954D2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7" w:name="_Ref180012681"/>
      <w:r w:rsidRPr="0026454D">
        <w:rPr>
          <w:rFonts w:eastAsiaTheme="minorEastAsia"/>
          <w:bCs/>
          <w:szCs w:val="20"/>
        </w:rPr>
        <w:lastRenderedPageBreak/>
        <w:t xml:space="preserve">R4-2413269, </w:t>
      </w:r>
      <w:r w:rsidR="008E30A3" w:rsidRPr="0026454D">
        <w:rPr>
          <w:rFonts w:eastAsia="MS Mincho"/>
          <w:bCs/>
          <w:szCs w:val="20"/>
        </w:rPr>
        <w:t xml:space="preserve">Discussion on the MIMO layers for 6Rx UE, Ericsson, </w:t>
      </w:r>
      <w:r w:rsidR="008E30A3" w:rsidRPr="0026454D">
        <w:rPr>
          <w:bCs/>
          <w:szCs w:val="20"/>
        </w:rPr>
        <w:t>RAN4 #112, August 2024</w:t>
      </w:r>
      <w:bookmarkEnd w:id="7"/>
    </w:p>
    <w:p w14:paraId="17E4B681" w14:textId="449F7BED" w:rsidR="00A25363" w:rsidRDefault="00CC4A10" w:rsidP="00C954D2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8" w:name="_Ref180013034"/>
      <w:r w:rsidRPr="00CC4A10">
        <w:rPr>
          <w:bCs/>
          <w:szCs w:val="20"/>
          <w:lang w:val="de-DE"/>
        </w:rPr>
        <w:t xml:space="preserve">R4-2414985, </w:t>
      </w:r>
      <w:r w:rsidR="00A25363" w:rsidRPr="00CC4A10">
        <w:rPr>
          <w:bCs/>
          <w:szCs w:val="20"/>
        </w:rPr>
        <w:t>R19 Simulation results of 6Layer performance</w:t>
      </w:r>
      <w:r w:rsidRPr="00CC4A10">
        <w:rPr>
          <w:bCs/>
          <w:szCs w:val="20"/>
        </w:rPr>
        <w:t>, OPPO, RAN4 #112bis, October 2024</w:t>
      </w:r>
      <w:bookmarkStart w:id="9" w:name="_Ref178233837"/>
      <w:bookmarkEnd w:id="8"/>
    </w:p>
    <w:bookmarkStart w:id="10" w:name="_Ref180013567"/>
    <w:p w14:paraId="17FD82C5" w14:textId="403B4508" w:rsidR="002F6588" w:rsidRPr="002F6588" w:rsidRDefault="0086301E" w:rsidP="002F6588">
      <w:pPr>
        <w:pStyle w:val="ListParagraph"/>
        <w:numPr>
          <w:ilvl w:val="0"/>
          <w:numId w:val="7"/>
        </w:numPr>
      </w:pPr>
      <w:r w:rsidRPr="002F6588">
        <w:fldChar w:fldCharType="begin"/>
      </w:r>
      <w:r w:rsidRPr="002F6588">
        <w:instrText>HYPERLINK "ftp://10.10.10.10/ftp/tsg_ran/WG4_Radio/TSGR4_109/Inbox/R4-2321105.zip"</w:instrText>
      </w:r>
      <w:r w:rsidRPr="002F6588">
        <w:fldChar w:fldCharType="separate"/>
      </w:r>
      <w:r w:rsidRPr="002F6588">
        <w:rPr>
          <w:rFonts w:eastAsia="PMingLiU"/>
        </w:rPr>
        <w:t>R4-2</w:t>
      </w:r>
      <w:r w:rsidRPr="002F6588">
        <w:rPr>
          <w:rFonts w:eastAsia="PMingLiU"/>
        </w:rPr>
        <w:fldChar w:fldCharType="end"/>
      </w:r>
      <w:r w:rsidRPr="002F6588">
        <w:rPr>
          <w:rFonts w:eastAsia="PMingLiU"/>
        </w:rPr>
        <w:t xml:space="preserve">415647, </w:t>
      </w:r>
      <w:r w:rsidR="00DE4483" w:rsidRPr="002F6588">
        <w:t>Discussion on the demodulation performance requirements for 6Rx devices</w:t>
      </w:r>
      <w:r w:rsidR="002F6588" w:rsidRPr="002F6588">
        <w:t>, Qualcomm, RAN4 #112</w:t>
      </w:r>
      <w:r w:rsidR="004D2A7F">
        <w:t>bis</w:t>
      </w:r>
      <w:r w:rsidR="002F6588" w:rsidRPr="002F6588">
        <w:t xml:space="preserve">, </w:t>
      </w:r>
      <w:r w:rsidR="006D60A0">
        <w:t>October</w:t>
      </w:r>
      <w:r w:rsidR="002F6588" w:rsidRPr="002F6588">
        <w:t xml:space="preserve"> 2024</w:t>
      </w:r>
      <w:bookmarkEnd w:id="10"/>
    </w:p>
    <w:p w14:paraId="46DB28EB" w14:textId="1C2409E5" w:rsidR="00163E33" w:rsidRPr="001829FA" w:rsidRDefault="009A0B91" w:rsidP="00163E33">
      <w:pPr>
        <w:pStyle w:val="ListParagraph"/>
        <w:numPr>
          <w:ilvl w:val="0"/>
          <w:numId w:val="7"/>
        </w:numPr>
        <w:rPr>
          <w:bCs/>
          <w:iCs/>
          <w:szCs w:val="20"/>
        </w:rPr>
      </w:pPr>
      <w:bookmarkStart w:id="11" w:name="_Ref180013631"/>
      <w:r w:rsidRPr="001829FA">
        <w:rPr>
          <w:bCs/>
          <w:iCs/>
          <w:noProof/>
          <w:szCs w:val="20"/>
        </w:rPr>
        <w:t xml:space="preserve">R4-2416508, </w:t>
      </w:r>
      <w:r w:rsidR="004D2A7F" w:rsidRPr="001829FA">
        <w:rPr>
          <w:bCs/>
          <w:iCs/>
          <w:szCs w:val="20"/>
        </w:rPr>
        <w:t>6-Layer downlink MIMO for handheld UEs, T-Mobile US</w:t>
      </w:r>
      <w:r w:rsidR="005B5049" w:rsidRPr="001829FA">
        <w:rPr>
          <w:bCs/>
          <w:iCs/>
          <w:szCs w:val="20"/>
        </w:rPr>
        <w:t>A</w:t>
      </w:r>
      <w:r w:rsidR="004D2A7F" w:rsidRPr="001829FA">
        <w:rPr>
          <w:bCs/>
          <w:iCs/>
          <w:szCs w:val="20"/>
        </w:rPr>
        <w:t xml:space="preserve">, </w:t>
      </w:r>
      <w:r w:rsidR="006D60A0" w:rsidRPr="001829FA">
        <w:rPr>
          <w:bCs/>
          <w:iCs/>
          <w:szCs w:val="20"/>
        </w:rPr>
        <w:t>RAN4 #112bis, October 2024</w:t>
      </w:r>
      <w:bookmarkEnd w:id="9"/>
      <w:bookmarkEnd w:id="11"/>
    </w:p>
    <w:p w14:paraId="0BB8BB86" w14:textId="45740EB6" w:rsidR="004751C0" w:rsidRPr="001829FA" w:rsidRDefault="004751C0" w:rsidP="00EB45A3">
      <w:pPr>
        <w:pStyle w:val="ListParagraph"/>
        <w:numPr>
          <w:ilvl w:val="0"/>
          <w:numId w:val="7"/>
        </w:numPr>
        <w:rPr>
          <w:bCs/>
          <w:iCs/>
          <w:szCs w:val="20"/>
        </w:rPr>
      </w:pPr>
      <w:bookmarkStart w:id="12" w:name="_Ref183083623"/>
      <w:r w:rsidRPr="001829FA">
        <w:rPr>
          <w:bCs/>
          <w:iCs/>
          <w:szCs w:val="20"/>
        </w:rPr>
        <w:t xml:space="preserve">R4-2417559, </w:t>
      </w:r>
      <w:r w:rsidRPr="001829FA">
        <w:rPr>
          <w:bCs/>
          <w:szCs w:val="20"/>
        </w:rPr>
        <w:t xml:space="preserve">Discussion on MIMO layer evaluation for 6Rx UE, </w:t>
      </w:r>
      <w:r w:rsidR="00A60E95" w:rsidRPr="001829FA">
        <w:rPr>
          <w:bCs/>
          <w:color w:val="000000" w:themeColor="text1"/>
          <w:szCs w:val="20"/>
        </w:rPr>
        <w:t xml:space="preserve">Nokia, </w:t>
      </w:r>
      <w:r w:rsidRPr="001829FA">
        <w:rPr>
          <w:bCs/>
          <w:color w:val="000000" w:themeColor="text1"/>
          <w:szCs w:val="20"/>
        </w:rPr>
        <w:t>RAN4 #113</w:t>
      </w:r>
      <w:r w:rsidR="008E7F1D" w:rsidRPr="001829FA">
        <w:rPr>
          <w:bCs/>
          <w:color w:val="000000" w:themeColor="text1"/>
          <w:szCs w:val="20"/>
        </w:rPr>
        <w:t xml:space="preserve">, </w:t>
      </w:r>
      <w:r w:rsidRPr="001829FA">
        <w:rPr>
          <w:bCs/>
          <w:color w:val="000000" w:themeColor="text1"/>
          <w:szCs w:val="20"/>
        </w:rPr>
        <w:t>November 2024</w:t>
      </w:r>
      <w:bookmarkEnd w:id="12"/>
    </w:p>
    <w:p w14:paraId="15044DE5" w14:textId="2C794643" w:rsidR="00EB45A3" w:rsidRPr="001829FA" w:rsidRDefault="00EB45A3" w:rsidP="00EB45A3">
      <w:pPr>
        <w:pStyle w:val="ListParagraph"/>
        <w:numPr>
          <w:ilvl w:val="0"/>
          <w:numId w:val="7"/>
        </w:numPr>
        <w:rPr>
          <w:bCs/>
          <w:iCs/>
          <w:szCs w:val="20"/>
        </w:rPr>
      </w:pPr>
      <w:bookmarkStart w:id="13" w:name="_Ref183083626"/>
      <w:r w:rsidRPr="001829FA">
        <w:rPr>
          <w:bCs/>
          <w:iCs/>
          <w:szCs w:val="20"/>
        </w:rPr>
        <w:t>R4-241</w:t>
      </w:r>
      <w:r w:rsidR="00410354" w:rsidRPr="001829FA">
        <w:rPr>
          <w:bCs/>
          <w:iCs/>
          <w:szCs w:val="20"/>
        </w:rPr>
        <w:t xml:space="preserve">9550, </w:t>
      </w:r>
      <w:r w:rsidR="00410354" w:rsidRPr="001829FA">
        <w:rPr>
          <w:rFonts w:eastAsia="MS Mincho"/>
          <w:szCs w:val="20"/>
        </w:rPr>
        <w:t xml:space="preserve">Discussion on the MIMO layers for 6Rx UE, </w:t>
      </w:r>
      <w:r w:rsidR="00A60E95" w:rsidRPr="001829FA">
        <w:rPr>
          <w:bCs/>
          <w:color w:val="000000" w:themeColor="text1"/>
          <w:szCs w:val="20"/>
        </w:rPr>
        <w:t xml:space="preserve">Ericsson, </w:t>
      </w:r>
      <w:r w:rsidR="00410354" w:rsidRPr="001829FA">
        <w:rPr>
          <w:bCs/>
          <w:color w:val="000000" w:themeColor="text1"/>
          <w:szCs w:val="20"/>
        </w:rPr>
        <w:t>RAN4 #113</w:t>
      </w:r>
      <w:r w:rsidR="008E7F1D" w:rsidRPr="001829FA">
        <w:rPr>
          <w:bCs/>
          <w:color w:val="000000" w:themeColor="text1"/>
          <w:szCs w:val="20"/>
        </w:rPr>
        <w:t xml:space="preserve">, </w:t>
      </w:r>
      <w:r w:rsidR="00410354" w:rsidRPr="001829FA">
        <w:rPr>
          <w:bCs/>
          <w:color w:val="000000" w:themeColor="text1"/>
          <w:szCs w:val="20"/>
        </w:rPr>
        <w:t>November 2024</w:t>
      </w:r>
      <w:bookmarkEnd w:id="13"/>
    </w:p>
    <w:p w14:paraId="4EC17FE5" w14:textId="5E590073" w:rsidR="004512B6" w:rsidRPr="001829FA" w:rsidRDefault="004512B6" w:rsidP="00EB45A3">
      <w:pPr>
        <w:pStyle w:val="ListParagraph"/>
        <w:numPr>
          <w:ilvl w:val="0"/>
          <w:numId w:val="7"/>
        </w:numPr>
        <w:rPr>
          <w:bCs/>
          <w:iCs/>
          <w:szCs w:val="20"/>
        </w:rPr>
      </w:pPr>
      <w:bookmarkStart w:id="14" w:name="_Ref183083995"/>
      <w:r w:rsidRPr="001829FA">
        <w:rPr>
          <w:bCs/>
          <w:iCs/>
          <w:szCs w:val="20"/>
        </w:rPr>
        <w:t>R4-241</w:t>
      </w:r>
      <w:r w:rsidR="008E7F1D" w:rsidRPr="001829FA">
        <w:rPr>
          <w:bCs/>
          <w:iCs/>
          <w:szCs w:val="20"/>
        </w:rPr>
        <w:t xml:space="preserve">8056, </w:t>
      </w:r>
      <w:r w:rsidR="008E7F1D" w:rsidRPr="001829FA">
        <w:rPr>
          <w:rFonts w:eastAsia="Malgun Gothic"/>
          <w:szCs w:val="20"/>
        </w:rPr>
        <w:t xml:space="preserve">Six Layer Support for Devices with 6Rx in Rel-19, </w:t>
      </w:r>
      <w:r w:rsidR="00D87FF0" w:rsidRPr="001829FA">
        <w:rPr>
          <w:bCs/>
          <w:szCs w:val="20"/>
        </w:rPr>
        <w:t>T-Mobile USA, Verizon, CMCC, BT</w:t>
      </w:r>
      <w:r w:rsidR="00BF5CF0" w:rsidRPr="001829FA">
        <w:rPr>
          <w:bCs/>
          <w:szCs w:val="20"/>
        </w:rPr>
        <w:t xml:space="preserve"> plc</w:t>
      </w:r>
      <w:r w:rsidR="00D87FF0" w:rsidRPr="001829FA">
        <w:rPr>
          <w:bCs/>
          <w:szCs w:val="20"/>
        </w:rPr>
        <w:t>, China Telecom, SK</w:t>
      </w:r>
      <w:r w:rsidR="00EC32CD" w:rsidRPr="001829FA">
        <w:rPr>
          <w:bCs/>
          <w:szCs w:val="20"/>
        </w:rPr>
        <w:t xml:space="preserve"> Telecom</w:t>
      </w:r>
      <w:r w:rsidR="00D87FF0" w:rsidRPr="001829FA">
        <w:rPr>
          <w:bCs/>
          <w:szCs w:val="20"/>
        </w:rPr>
        <w:t>, Deutsche Telekom, Vodafone, Boost Mobile Network, NTT Docomo, Telecom Italia, AT</w:t>
      </w:r>
      <w:r w:rsidR="004669A9" w:rsidRPr="001829FA">
        <w:rPr>
          <w:bCs/>
          <w:szCs w:val="20"/>
        </w:rPr>
        <w:t>&amp;</w:t>
      </w:r>
      <w:r w:rsidR="00D87FF0" w:rsidRPr="001829FA">
        <w:rPr>
          <w:bCs/>
          <w:szCs w:val="20"/>
        </w:rPr>
        <w:t xml:space="preserve">T, </w:t>
      </w:r>
      <w:r w:rsidR="00A60E95" w:rsidRPr="001829FA">
        <w:rPr>
          <w:bCs/>
          <w:szCs w:val="20"/>
        </w:rPr>
        <w:t>RAN4 #113, November 2024</w:t>
      </w:r>
      <w:bookmarkEnd w:id="14"/>
    </w:p>
    <w:sectPr w:rsidR="004512B6" w:rsidRPr="001829FA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2152E" w14:textId="77777777" w:rsidR="00E6583E" w:rsidRDefault="00E6583E">
      <w:r>
        <w:separator/>
      </w:r>
    </w:p>
  </w:endnote>
  <w:endnote w:type="continuationSeparator" w:id="0">
    <w:p w14:paraId="4A261988" w14:textId="77777777" w:rsidR="00E6583E" w:rsidRDefault="00E6583E">
      <w:r>
        <w:continuationSeparator/>
      </w:r>
    </w:p>
  </w:endnote>
  <w:endnote w:type="continuationNotice" w:id="1">
    <w:p w14:paraId="6543674E" w14:textId="77777777" w:rsidR="00E6583E" w:rsidRDefault="00E658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4C0C7" w14:textId="77777777" w:rsidR="00E6583E" w:rsidRDefault="00E6583E">
      <w:r>
        <w:separator/>
      </w:r>
    </w:p>
  </w:footnote>
  <w:footnote w:type="continuationSeparator" w:id="0">
    <w:p w14:paraId="6BE1D613" w14:textId="77777777" w:rsidR="00E6583E" w:rsidRDefault="00E6583E">
      <w:r>
        <w:continuationSeparator/>
      </w:r>
    </w:p>
  </w:footnote>
  <w:footnote w:type="continuationNotice" w:id="1">
    <w:p w14:paraId="605DFAE6" w14:textId="77777777" w:rsidR="00E6583E" w:rsidRDefault="00E658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7FB57BE"/>
    <w:multiLevelType w:val="hybridMultilevel"/>
    <w:tmpl w:val="9AC6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1C471B"/>
    <w:multiLevelType w:val="hybridMultilevel"/>
    <w:tmpl w:val="0ECAA6F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1C28"/>
    <w:multiLevelType w:val="hybridMultilevel"/>
    <w:tmpl w:val="9908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89A1FE4"/>
    <w:multiLevelType w:val="hybridMultilevel"/>
    <w:tmpl w:val="B33C7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5600C0"/>
    <w:multiLevelType w:val="hybridMultilevel"/>
    <w:tmpl w:val="BD82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527A1"/>
    <w:multiLevelType w:val="hybridMultilevel"/>
    <w:tmpl w:val="F1F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78741C"/>
    <w:multiLevelType w:val="hybridMultilevel"/>
    <w:tmpl w:val="36FA6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5"/>
  </w:num>
  <w:num w:numId="2" w16cid:durableId="870923146">
    <w:abstractNumId w:val="2"/>
  </w:num>
  <w:num w:numId="3" w16cid:durableId="785389733">
    <w:abstractNumId w:val="7"/>
  </w:num>
  <w:num w:numId="4" w16cid:durableId="1072851090">
    <w:abstractNumId w:val="11"/>
  </w:num>
  <w:num w:numId="5" w16cid:durableId="1338845787">
    <w:abstractNumId w:val="12"/>
  </w:num>
  <w:num w:numId="6" w16cid:durableId="1366056817">
    <w:abstractNumId w:val="13"/>
  </w:num>
  <w:num w:numId="7" w16cid:durableId="505897616">
    <w:abstractNumId w:val="3"/>
  </w:num>
  <w:num w:numId="8" w16cid:durableId="587085164">
    <w:abstractNumId w:val="4"/>
  </w:num>
  <w:num w:numId="9" w16cid:durableId="1153446572">
    <w:abstractNumId w:val="6"/>
  </w:num>
  <w:num w:numId="10" w16cid:durableId="1474834515">
    <w:abstractNumId w:val="10"/>
  </w:num>
  <w:num w:numId="11" w16cid:durableId="1712880225">
    <w:abstractNumId w:val="8"/>
  </w:num>
  <w:num w:numId="12" w16cid:durableId="1669668824">
    <w:abstractNumId w:val="9"/>
  </w:num>
  <w:num w:numId="13" w16cid:durableId="716976077">
    <w:abstractNumId w:val="1"/>
  </w:num>
  <w:num w:numId="14" w16cid:durableId="1974359992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FE"/>
    <w:rsid w:val="00003907"/>
    <w:rsid w:val="00003BB6"/>
    <w:rsid w:val="00003EF4"/>
    <w:rsid w:val="0000403F"/>
    <w:rsid w:val="000042C3"/>
    <w:rsid w:val="0000444F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B25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13E"/>
    <w:rsid w:val="00012296"/>
    <w:rsid w:val="000124D1"/>
    <w:rsid w:val="0001270D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F0"/>
    <w:rsid w:val="0001453B"/>
    <w:rsid w:val="000145D2"/>
    <w:rsid w:val="00014631"/>
    <w:rsid w:val="00014C1E"/>
    <w:rsid w:val="00014DEB"/>
    <w:rsid w:val="00014E0E"/>
    <w:rsid w:val="00015180"/>
    <w:rsid w:val="000157E6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81E"/>
    <w:rsid w:val="00017928"/>
    <w:rsid w:val="00017B70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DE5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8F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85"/>
    <w:rsid w:val="000365A2"/>
    <w:rsid w:val="00036792"/>
    <w:rsid w:val="0003698E"/>
    <w:rsid w:val="0003699E"/>
    <w:rsid w:val="000369BF"/>
    <w:rsid w:val="00036C45"/>
    <w:rsid w:val="00036FA7"/>
    <w:rsid w:val="000370B4"/>
    <w:rsid w:val="0003723F"/>
    <w:rsid w:val="000372BD"/>
    <w:rsid w:val="000377D6"/>
    <w:rsid w:val="000377E3"/>
    <w:rsid w:val="00037859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B0"/>
    <w:rsid w:val="00040ED9"/>
    <w:rsid w:val="0004137E"/>
    <w:rsid w:val="000413B8"/>
    <w:rsid w:val="0004167B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86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A6F"/>
    <w:rsid w:val="00056BFD"/>
    <w:rsid w:val="00056EC1"/>
    <w:rsid w:val="00056F33"/>
    <w:rsid w:val="00056F41"/>
    <w:rsid w:val="0005709B"/>
    <w:rsid w:val="0005726B"/>
    <w:rsid w:val="000572A7"/>
    <w:rsid w:val="00057388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2C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837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52E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2FA"/>
    <w:rsid w:val="00076408"/>
    <w:rsid w:val="0007643F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00A"/>
    <w:rsid w:val="0008001A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1D4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0FD6"/>
    <w:rsid w:val="00091020"/>
    <w:rsid w:val="000915D9"/>
    <w:rsid w:val="0009168D"/>
    <w:rsid w:val="00091802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AA2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B63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B73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77"/>
    <w:rsid w:val="000A54DF"/>
    <w:rsid w:val="000A5748"/>
    <w:rsid w:val="000A5796"/>
    <w:rsid w:val="000A5C12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A7FC2"/>
    <w:rsid w:val="000B014E"/>
    <w:rsid w:val="000B028D"/>
    <w:rsid w:val="000B0292"/>
    <w:rsid w:val="000B02C2"/>
    <w:rsid w:val="000B0389"/>
    <w:rsid w:val="000B046C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A"/>
    <w:rsid w:val="000C673C"/>
    <w:rsid w:val="000C68C4"/>
    <w:rsid w:val="000C69F8"/>
    <w:rsid w:val="000C6A01"/>
    <w:rsid w:val="000C6AC8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99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B0F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45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A46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B2"/>
    <w:rsid w:val="000F7A33"/>
    <w:rsid w:val="000F7BEE"/>
    <w:rsid w:val="000F7CAD"/>
    <w:rsid w:val="00100029"/>
    <w:rsid w:val="00100097"/>
    <w:rsid w:val="001000DD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0B6"/>
    <w:rsid w:val="001122D5"/>
    <w:rsid w:val="0011230B"/>
    <w:rsid w:val="00112652"/>
    <w:rsid w:val="001126E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D11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D37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247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157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54A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4F0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42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5E76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70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E33"/>
    <w:rsid w:val="00163F61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7F6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0EE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8D8"/>
    <w:rsid w:val="00175A16"/>
    <w:rsid w:val="00175A59"/>
    <w:rsid w:val="00175A6E"/>
    <w:rsid w:val="00175B5A"/>
    <w:rsid w:val="00175DF1"/>
    <w:rsid w:val="00175EF2"/>
    <w:rsid w:val="00176078"/>
    <w:rsid w:val="001760B4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AC"/>
    <w:rsid w:val="00176FD9"/>
    <w:rsid w:val="0017714C"/>
    <w:rsid w:val="0017722E"/>
    <w:rsid w:val="001772CB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2E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9FA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2B2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5B6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DEE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CA3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8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DBF"/>
    <w:rsid w:val="001D0E20"/>
    <w:rsid w:val="001D1258"/>
    <w:rsid w:val="001D15D7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9E7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0D0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7E3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AA0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2B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DDF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D11"/>
    <w:rsid w:val="001F6E45"/>
    <w:rsid w:val="001F6EA6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3D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39"/>
    <w:rsid w:val="00202883"/>
    <w:rsid w:val="002028D0"/>
    <w:rsid w:val="0020292E"/>
    <w:rsid w:val="00202D2E"/>
    <w:rsid w:val="00203069"/>
    <w:rsid w:val="00203159"/>
    <w:rsid w:val="0020358B"/>
    <w:rsid w:val="00203668"/>
    <w:rsid w:val="002036D4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67A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AD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388"/>
    <w:rsid w:val="00210402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0B"/>
    <w:rsid w:val="00220E92"/>
    <w:rsid w:val="00221022"/>
    <w:rsid w:val="00221127"/>
    <w:rsid w:val="0022135D"/>
    <w:rsid w:val="00221582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ECF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AEF"/>
    <w:rsid w:val="00235F14"/>
    <w:rsid w:val="00236106"/>
    <w:rsid w:val="00236426"/>
    <w:rsid w:val="002364E8"/>
    <w:rsid w:val="00236561"/>
    <w:rsid w:val="00236731"/>
    <w:rsid w:val="00236773"/>
    <w:rsid w:val="00236AF5"/>
    <w:rsid w:val="00236CC9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EF0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ACD"/>
    <w:rsid w:val="00243EA1"/>
    <w:rsid w:val="00243F40"/>
    <w:rsid w:val="00243F4A"/>
    <w:rsid w:val="002440D2"/>
    <w:rsid w:val="002441B4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92"/>
    <w:rsid w:val="0024587C"/>
    <w:rsid w:val="002458D6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5A2"/>
    <w:rsid w:val="002475BE"/>
    <w:rsid w:val="00247660"/>
    <w:rsid w:val="00247678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2EB2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293"/>
    <w:rsid w:val="002553DC"/>
    <w:rsid w:val="002554F7"/>
    <w:rsid w:val="0025562B"/>
    <w:rsid w:val="002557F5"/>
    <w:rsid w:val="00255986"/>
    <w:rsid w:val="00255C1B"/>
    <w:rsid w:val="00255C8A"/>
    <w:rsid w:val="00255CC8"/>
    <w:rsid w:val="00255DA7"/>
    <w:rsid w:val="00255EDA"/>
    <w:rsid w:val="0025625A"/>
    <w:rsid w:val="002563E6"/>
    <w:rsid w:val="002568D7"/>
    <w:rsid w:val="00256A58"/>
    <w:rsid w:val="00256B22"/>
    <w:rsid w:val="00256BE4"/>
    <w:rsid w:val="00256C91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979"/>
    <w:rsid w:val="00262B9F"/>
    <w:rsid w:val="00262CB8"/>
    <w:rsid w:val="00262F2B"/>
    <w:rsid w:val="00263038"/>
    <w:rsid w:val="00263082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4D"/>
    <w:rsid w:val="0026455A"/>
    <w:rsid w:val="0026460B"/>
    <w:rsid w:val="0026468A"/>
    <w:rsid w:val="002648FF"/>
    <w:rsid w:val="00264A9D"/>
    <w:rsid w:val="00264C28"/>
    <w:rsid w:val="00264F11"/>
    <w:rsid w:val="002654D9"/>
    <w:rsid w:val="002655DE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3DA"/>
    <w:rsid w:val="0026761C"/>
    <w:rsid w:val="00267791"/>
    <w:rsid w:val="00267AAF"/>
    <w:rsid w:val="00267E42"/>
    <w:rsid w:val="00267F04"/>
    <w:rsid w:val="0027027E"/>
    <w:rsid w:val="0027053E"/>
    <w:rsid w:val="002706CC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3B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6C5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65"/>
    <w:rsid w:val="002853BC"/>
    <w:rsid w:val="0028550D"/>
    <w:rsid w:val="00285520"/>
    <w:rsid w:val="0028589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4EB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D91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275"/>
    <w:rsid w:val="002A1411"/>
    <w:rsid w:val="002A1A0C"/>
    <w:rsid w:val="002A1A57"/>
    <w:rsid w:val="002A1BB2"/>
    <w:rsid w:val="002A1C7D"/>
    <w:rsid w:val="002A1D24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50C"/>
    <w:rsid w:val="002A7757"/>
    <w:rsid w:val="002A7A6A"/>
    <w:rsid w:val="002A7AB4"/>
    <w:rsid w:val="002A7C20"/>
    <w:rsid w:val="002A7CE9"/>
    <w:rsid w:val="002A7E7D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D3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EB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AAD"/>
    <w:rsid w:val="002B7D56"/>
    <w:rsid w:val="002C004D"/>
    <w:rsid w:val="002C03A1"/>
    <w:rsid w:val="002C0411"/>
    <w:rsid w:val="002C04C2"/>
    <w:rsid w:val="002C05FE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53A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6D91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54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35"/>
    <w:rsid w:val="002D3779"/>
    <w:rsid w:val="002D378C"/>
    <w:rsid w:val="002D38B7"/>
    <w:rsid w:val="002D3968"/>
    <w:rsid w:val="002D39DB"/>
    <w:rsid w:val="002D3D37"/>
    <w:rsid w:val="002D408F"/>
    <w:rsid w:val="002D40F9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0D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45B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96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E4F"/>
    <w:rsid w:val="002F5FDA"/>
    <w:rsid w:val="002F6120"/>
    <w:rsid w:val="002F63ED"/>
    <w:rsid w:val="002F6588"/>
    <w:rsid w:val="002F6795"/>
    <w:rsid w:val="002F6814"/>
    <w:rsid w:val="002F6AC6"/>
    <w:rsid w:val="002F6BDA"/>
    <w:rsid w:val="002F6C18"/>
    <w:rsid w:val="002F70C0"/>
    <w:rsid w:val="002F7267"/>
    <w:rsid w:val="002F72D1"/>
    <w:rsid w:val="002F72DE"/>
    <w:rsid w:val="002F7435"/>
    <w:rsid w:val="002F7542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28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90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21D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E7E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BC9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3B"/>
    <w:rsid w:val="003232E3"/>
    <w:rsid w:val="003232F7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6D0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0A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8D8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69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312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592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20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A1E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C70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C5"/>
    <w:rsid w:val="00366B3A"/>
    <w:rsid w:val="00366C5F"/>
    <w:rsid w:val="00366F02"/>
    <w:rsid w:val="003672C8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6E1"/>
    <w:rsid w:val="003738B8"/>
    <w:rsid w:val="00373B07"/>
    <w:rsid w:val="00373B3C"/>
    <w:rsid w:val="00373E10"/>
    <w:rsid w:val="00373EF9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23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60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387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1C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77"/>
    <w:rsid w:val="003A2FB5"/>
    <w:rsid w:val="003A2FE7"/>
    <w:rsid w:val="003A31E3"/>
    <w:rsid w:val="003A349E"/>
    <w:rsid w:val="003A38AC"/>
    <w:rsid w:val="003A38BC"/>
    <w:rsid w:val="003A3AEE"/>
    <w:rsid w:val="003A3E09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913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1A"/>
    <w:rsid w:val="003B3598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600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312"/>
    <w:rsid w:val="003C198E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252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05C"/>
    <w:rsid w:val="003C77D6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845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B2C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CC6"/>
    <w:rsid w:val="003E5D84"/>
    <w:rsid w:val="003E5DFB"/>
    <w:rsid w:val="003E5F53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6FA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1DB"/>
    <w:rsid w:val="00402266"/>
    <w:rsid w:val="00402286"/>
    <w:rsid w:val="004024AB"/>
    <w:rsid w:val="004024B3"/>
    <w:rsid w:val="0040285B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07FB3"/>
    <w:rsid w:val="00410029"/>
    <w:rsid w:val="004101B0"/>
    <w:rsid w:val="0041029D"/>
    <w:rsid w:val="004102A7"/>
    <w:rsid w:val="00410354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40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CA9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B81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6FFC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0F0E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244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AC6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D46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2B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62E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3FA"/>
    <w:rsid w:val="004604B0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9A9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584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4FA"/>
    <w:rsid w:val="0047253B"/>
    <w:rsid w:val="00472684"/>
    <w:rsid w:val="00472709"/>
    <w:rsid w:val="00472AC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1C0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0C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27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B3C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660"/>
    <w:rsid w:val="0049071D"/>
    <w:rsid w:val="0049093B"/>
    <w:rsid w:val="00490AE5"/>
    <w:rsid w:val="00490C62"/>
    <w:rsid w:val="00490E29"/>
    <w:rsid w:val="00490E4E"/>
    <w:rsid w:val="00490E94"/>
    <w:rsid w:val="00490EE3"/>
    <w:rsid w:val="00490F06"/>
    <w:rsid w:val="0049102F"/>
    <w:rsid w:val="00491294"/>
    <w:rsid w:val="00491381"/>
    <w:rsid w:val="0049143D"/>
    <w:rsid w:val="00491671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A4B"/>
    <w:rsid w:val="004B4D4C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134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831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8A3"/>
    <w:rsid w:val="004C58E9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DC3"/>
    <w:rsid w:val="004D1F5D"/>
    <w:rsid w:val="004D2085"/>
    <w:rsid w:val="004D2462"/>
    <w:rsid w:val="004D2474"/>
    <w:rsid w:val="004D27C4"/>
    <w:rsid w:val="004D2855"/>
    <w:rsid w:val="004D2870"/>
    <w:rsid w:val="004D2A7F"/>
    <w:rsid w:val="004D2C9A"/>
    <w:rsid w:val="004D2E57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05A1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788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6F0"/>
    <w:rsid w:val="004F67BC"/>
    <w:rsid w:val="004F6812"/>
    <w:rsid w:val="004F6836"/>
    <w:rsid w:val="004F69D1"/>
    <w:rsid w:val="004F6AFE"/>
    <w:rsid w:val="004F6DDC"/>
    <w:rsid w:val="004F6EC2"/>
    <w:rsid w:val="004F6F20"/>
    <w:rsid w:val="004F71A3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A3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89B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5C9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B4F"/>
    <w:rsid w:val="00524CA3"/>
    <w:rsid w:val="00524CC5"/>
    <w:rsid w:val="00524D9D"/>
    <w:rsid w:val="00524E6A"/>
    <w:rsid w:val="005250A0"/>
    <w:rsid w:val="005251DA"/>
    <w:rsid w:val="0052526C"/>
    <w:rsid w:val="00525272"/>
    <w:rsid w:val="005252B3"/>
    <w:rsid w:val="00525407"/>
    <w:rsid w:val="00525600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28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3A8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37F7B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8B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0B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BB3"/>
    <w:rsid w:val="00571C72"/>
    <w:rsid w:val="00571C7F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67A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180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68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E9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815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56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9EC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777"/>
    <w:rsid w:val="00595C7B"/>
    <w:rsid w:val="00595D52"/>
    <w:rsid w:val="00595DA2"/>
    <w:rsid w:val="00595E51"/>
    <w:rsid w:val="00595E99"/>
    <w:rsid w:val="00596142"/>
    <w:rsid w:val="00596308"/>
    <w:rsid w:val="0059686E"/>
    <w:rsid w:val="005968C4"/>
    <w:rsid w:val="00596924"/>
    <w:rsid w:val="005969BA"/>
    <w:rsid w:val="00596A80"/>
    <w:rsid w:val="00596DA7"/>
    <w:rsid w:val="005970C8"/>
    <w:rsid w:val="0059715B"/>
    <w:rsid w:val="005972AC"/>
    <w:rsid w:val="005973EA"/>
    <w:rsid w:val="0059749D"/>
    <w:rsid w:val="005974E7"/>
    <w:rsid w:val="00597605"/>
    <w:rsid w:val="00597640"/>
    <w:rsid w:val="005976A7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676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F4"/>
    <w:rsid w:val="005B1640"/>
    <w:rsid w:val="005B16CC"/>
    <w:rsid w:val="005B18BB"/>
    <w:rsid w:val="005B193B"/>
    <w:rsid w:val="005B1CDD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49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3FC"/>
    <w:rsid w:val="005B754D"/>
    <w:rsid w:val="005B7754"/>
    <w:rsid w:val="005B77C2"/>
    <w:rsid w:val="005B77DE"/>
    <w:rsid w:val="005B7824"/>
    <w:rsid w:val="005B7A4C"/>
    <w:rsid w:val="005B7A5C"/>
    <w:rsid w:val="005B7C99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04B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01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3C8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04C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AB5"/>
    <w:rsid w:val="005E4CCB"/>
    <w:rsid w:val="005E52C1"/>
    <w:rsid w:val="005E53D7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6C0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288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78A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42B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E1B"/>
    <w:rsid w:val="00601FCD"/>
    <w:rsid w:val="00602354"/>
    <w:rsid w:val="0060246E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3CC3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710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0CF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8E2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BEC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408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CCF"/>
    <w:rsid w:val="00645FEC"/>
    <w:rsid w:val="0064617E"/>
    <w:rsid w:val="00646506"/>
    <w:rsid w:val="0064653E"/>
    <w:rsid w:val="006466B5"/>
    <w:rsid w:val="006466DC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C27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8F8"/>
    <w:rsid w:val="00652903"/>
    <w:rsid w:val="00652D99"/>
    <w:rsid w:val="00652F64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87"/>
    <w:rsid w:val="00657495"/>
    <w:rsid w:val="006574D4"/>
    <w:rsid w:val="006578D9"/>
    <w:rsid w:val="00657936"/>
    <w:rsid w:val="00657B4D"/>
    <w:rsid w:val="00657C1F"/>
    <w:rsid w:val="00657C28"/>
    <w:rsid w:val="00657D9C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05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1C7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D41"/>
    <w:rsid w:val="00672E29"/>
    <w:rsid w:val="006730BF"/>
    <w:rsid w:val="0067328A"/>
    <w:rsid w:val="00673319"/>
    <w:rsid w:val="0067348E"/>
    <w:rsid w:val="0067349B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1E6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04F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CE1"/>
    <w:rsid w:val="00686FAD"/>
    <w:rsid w:val="0068707F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1C8"/>
    <w:rsid w:val="006914FB"/>
    <w:rsid w:val="006919C5"/>
    <w:rsid w:val="00691A8B"/>
    <w:rsid w:val="006920A3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88E"/>
    <w:rsid w:val="00693A5C"/>
    <w:rsid w:val="00693D6C"/>
    <w:rsid w:val="00693F0A"/>
    <w:rsid w:val="00694363"/>
    <w:rsid w:val="006943E3"/>
    <w:rsid w:val="0069447C"/>
    <w:rsid w:val="0069448B"/>
    <w:rsid w:val="006949AD"/>
    <w:rsid w:val="00694B4F"/>
    <w:rsid w:val="00694BAD"/>
    <w:rsid w:val="00694BD3"/>
    <w:rsid w:val="00694C21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DE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9E7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37B"/>
    <w:rsid w:val="006B0489"/>
    <w:rsid w:val="006B0528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2F7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0E1B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0A0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20"/>
    <w:rsid w:val="006E1732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2EB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D07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C73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83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E2C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0EE"/>
    <w:rsid w:val="007032E6"/>
    <w:rsid w:val="00703566"/>
    <w:rsid w:val="007036E5"/>
    <w:rsid w:val="00703B6A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3C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160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17D64"/>
    <w:rsid w:val="007203E5"/>
    <w:rsid w:val="00720517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FE3"/>
    <w:rsid w:val="00725068"/>
    <w:rsid w:val="007250AE"/>
    <w:rsid w:val="0072560E"/>
    <w:rsid w:val="00725686"/>
    <w:rsid w:val="0072568D"/>
    <w:rsid w:val="00725849"/>
    <w:rsid w:val="007259D8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8BE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C58"/>
    <w:rsid w:val="00744E4F"/>
    <w:rsid w:val="00744F3A"/>
    <w:rsid w:val="00745290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C89"/>
    <w:rsid w:val="00747D40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0E36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923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F5C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1FF6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5AE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CBE"/>
    <w:rsid w:val="00777DAC"/>
    <w:rsid w:val="00777EE9"/>
    <w:rsid w:val="00780116"/>
    <w:rsid w:val="00780200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3"/>
    <w:rsid w:val="0078314B"/>
    <w:rsid w:val="007833C3"/>
    <w:rsid w:val="007835A4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CC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D8"/>
    <w:rsid w:val="00791FD3"/>
    <w:rsid w:val="0079226A"/>
    <w:rsid w:val="007923B5"/>
    <w:rsid w:val="007924B1"/>
    <w:rsid w:val="007926B7"/>
    <w:rsid w:val="007927C1"/>
    <w:rsid w:val="00792855"/>
    <w:rsid w:val="007928B4"/>
    <w:rsid w:val="00792AD3"/>
    <w:rsid w:val="00792C6F"/>
    <w:rsid w:val="00792ECC"/>
    <w:rsid w:val="00792F76"/>
    <w:rsid w:val="00792FDF"/>
    <w:rsid w:val="00792FF1"/>
    <w:rsid w:val="007932FD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3FAB"/>
    <w:rsid w:val="007941FB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1EA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90E"/>
    <w:rsid w:val="007A1B63"/>
    <w:rsid w:val="007A1E7B"/>
    <w:rsid w:val="007A2067"/>
    <w:rsid w:val="007A22D6"/>
    <w:rsid w:val="007A23D6"/>
    <w:rsid w:val="007A24C2"/>
    <w:rsid w:val="007A25BD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ABA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C2"/>
    <w:rsid w:val="007B50A8"/>
    <w:rsid w:val="007B50AF"/>
    <w:rsid w:val="007B550D"/>
    <w:rsid w:val="007B58F8"/>
    <w:rsid w:val="007B5A66"/>
    <w:rsid w:val="007B5B8E"/>
    <w:rsid w:val="007B5C09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A7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8E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98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5A5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730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BDF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3B4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3A"/>
    <w:rsid w:val="007F4E92"/>
    <w:rsid w:val="007F4FBF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A3C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49E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8C3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C46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884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02F"/>
    <w:rsid w:val="00821307"/>
    <w:rsid w:val="0082146E"/>
    <w:rsid w:val="00821610"/>
    <w:rsid w:val="008216E2"/>
    <w:rsid w:val="0082172C"/>
    <w:rsid w:val="008217B5"/>
    <w:rsid w:val="0082180C"/>
    <w:rsid w:val="008219E4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46"/>
    <w:rsid w:val="00831393"/>
    <w:rsid w:val="008315B5"/>
    <w:rsid w:val="0083179C"/>
    <w:rsid w:val="008318A0"/>
    <w:rsid w:val="00831A03"/>
    <w:rsid w:val="00831CFC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898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7E0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CF6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1E"/>
    <w:rsid w:val="0086305F"/>
    <w:rsid w:val="00863096"/>
    <w:rsid w:val="00863109"/>
    <w:rsid w:val="00863293"/>
    <w:rsid w:val="00863403"/>
    <w:rsid w:val="00863479"/>
    <w:rsid w:val="00863AA0"/>
    <w:rsid w:val="00863CBF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B7D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6F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1AF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37D"/>
    <w:rsid w:val="0088048F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31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158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92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BD3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267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5E1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6E"/>
    <w:rsid w:val="008A7282"/>
    <w:rsid w:val="008A72A4"/>
    <w:rsid w:val="008A7382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8C4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36"/>
    <w:rsid w:val="008B1DBB"/>
    <w:rsid w:val="008B1F4F"/>
    <w:rsid w:val="008B2052"/>
    <w:rsid w:val="008B20A6"/>
    <w:rsid w:val="008B21F5"/>
    <w:rsid w:val="008B22B2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DF6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3DE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DA6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291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5FC"/>
    <w:rsid w:val="008C370C"/>
    <w:rsid w:val="008C39A1"/>
    <w:rsid w:val="008C4019"/>
    <w:rsid w:val="008C421A"/>
    <w:rsid w:val="008C4361"/>
    <w:rsid w:val="008C445C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6BE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368"/>
    <w:rsid w:val="008D356E"/>
    <w:rsid w:val="008D38CC"/>
    <w:rsid w:val="008D399A"/>
    <w:rsid w:val="008D3A3E"/>
    <w:rsid w:val="008D3D93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7E8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79B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0A3"/>
    <w:rsid w:val="008E3278"/>
    <w:rsid w:val="008E35DF"/>
    <w:rsid w:val="008E378A"/>
    <w:rsid w:val="008E3873"/>
    <w:rsid w:val="008E38C1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1D"/>
    <w:rsid w:val="008E7F9D"/>
    <w:rsid w:val="008E7FDF"/>
    <w:rsid w:val="008F0090"/>
    <w:rsid w:val="008F01AB"/>
    <w:rsid w:val="008F01B2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5FE0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6FA"/>
    <w:rsid w:val="008F7AEB"/>
    <w:rsid w:val="008F7B4F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40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4C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A4"/>
    <w:rsid w:val="009241CC"/>
    <w:rsid w:val="009243E3"/>
    <w:rsid w:val="0092476B"/>
    <w:rsid w:val="00924897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BE8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27D6C"/>
    <w:rsid w:val="00927F13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4CE"/>
    <w:rsid w:val="009326B1"/>
    <w:rsid w:val="009327B5"/>
    <w:rsid w:val="00932803"/>
    <w:rsid w:val="00932927"/>
    <w:rsid w:val="00932A20"/>
    <w:rsid w:val="00932DDF"/>
    <w:rsid w:val="00932F1E"/>
    <w:rsid w:val="00932F21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428"/>
    <w:rsid w:val="009435CD"/>
    <w:rsid w:val="0094376F"/>
    <w:rsid w:val="00943899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5"/>
    <w:rsid w:val="00953459"/>
    <w:rsid w:val="009535AD"/>
    <w:rsid w:val="00953679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EC8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1F"/>
    <w:rsid w:val="00956ED3"/>
    <w:rsid w:val="0095700B"/>
    <w:rsid w:val="009570D1"/>
    <w:rsid w:val="00957196"/>
    <w:rsid w:val="009572D0"/>
    <w:rsid w:val="009573C6"/>
    <w:rsid w:val="00957487"/>
    <w:rsid w:val="00957645"/>
    <w:rsid w:val="0095784B"/>
    <w:rsid w:val="009579ED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5C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444"/>
    <w:rsid w:val="00973637"/>
    <w:rsid w:val="00973792"/>
    <w:rsid w:val="0097383E"/>
    <w:rsid w:val="009738E5"/>
    <w:rsid w:val="00973A69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7A6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1EC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6E9E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BBF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01"/>
    <w:rsid w:val="009A0688"/>
    <w:rsid w:val="009A09C6"/>
    <w:rsid w:val="009A09D9"/>
    <w:rsid w:val="009A0AD4"/>
    <w:rsid w:val="009A0B91"/>
    <w:rsid w:val="009A0C1F"/>
    <w:rsid w:val="009A0E23"/>
    <w:rsid w:val="009A0EBA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632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75A"/>
    <w:rsid w:val="009B1823"/>
    <w:rsid w:val="009B187F"/>
    <w:rsid w:val="009B1C0B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65"/>
    <w:rsid w:val="009B72A8"/>
    <w:rsid w:val="009B7564"/>
    <w:rsid w:val="009B7831"/>
    <w:rsid w:val="009B79AC"/>
    <w:rsid w:val="009B7A57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A59"/>
    <w:rsid w:val="009C1BF9"/>
    <w:rsid w:val="009C1D4B"/>
    <w:rsid w:val="009C1E0C"/>
    <w:rsid w:val="009C21D8"/>
    <w:rsid w:val="009C251B"/>
    <w:rsid w:val="009C26EF"/>
    <w:rsid w:val="009C281C"/>
    <w:rsid w:val="009C2AB0"/>
    <w:rsid w:val="009C2F4F"/>
    <w:rsid w:val="009C3072"/>
    <w:rsid w:val="009C30DE"/>
    <w:rsid w:val="009C31CB"/>
    <w:rsid w:val="009C3624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34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20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C03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910"/>
    <w:rsid w:val="009E6A64"/>
    <w:rsid w:val="009E6BE3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25C"/>
    <w:rsid w:val="009F36AC"/>
    <w:rsid w:val="009F3857"/>
    <w:rsid w:val="009F385B"/>
    <w:rsid w:val="009F39C2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57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6D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AC1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1F"/>
    <w:rsid w:val="00A02FBC"/>
    <w:rsid w:val="00A0322F"/>
    <w:rsid w:val="00A03246"/>
    <w:rsid w:val="00A03361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E8"/>
    <w:rsid w:val="00A131A4"/>
    <w:rsid w:val="00A13299"/>
    <w:rsid w:val="00A1365C"/>
    <w:rsid w:val="00A136CE"/>
    <w:rsid w:val="00A13715"/>
    <w:rsid w:val="00A13A7F"/>
    <w:rsid w:val="00A13B10"/>
    <w:rsid w:val="00A13CF1"/>
    <w:rsid w:val="00A13E70"/>
    <w:rsid w:val="00A140BA"/>
    <w:rsid w:val="00A140DE"/>
    <w:rsid w:val="00A141C5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9ED"/>
    <w:rsid w:val="00A15CDB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13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42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63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E8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29E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ACD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DA7"/>
    <w:rsid w:val="00A5205C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5EBD"/>
    <w:rsid w:val="00A56019"/>
    <w:rsid w:val="00A56088"/>
    <w:rsid w:val="00A5637C"/>
    <w:rsid w:val="00A56489"/>
    <w:rsid w:val="00A564C6"/>
    <w:rsid w:val="00A565DC"/>
    <w:rsid w:val="00A56735"/>
    <w:rsid w:val="00A56812"/>
    <w:rsid w:val="00A569C0"/>
    <w:rsid w:val="00A56A8F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3D"/>
    <w:rsid w:val="00A6065A"/>
    <w:rsid w:val="00A606AC"/>
    <w:rsid w:val="00A606E3"/>
    <w:rsid w:val="00A607D7"/>
    <w:rsid w:val="00A609BC"/>
    <w:rsid w:val="00A60B4F"/>
    <w:rsid w:val="00A60BCC"/>
    <w:rsid w:val="00A60C79"/>
    <w:rsid w:val="00A60DB3"/>
    <w:rsid w:val="00A60E20"/>
    <w:rsid w:val="00A60E30"/>
    <w:rsid w:val="00A60E95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C5B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25D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67A"/>
    <w:rsid w:val="00A8069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AB4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5A"/>
    <w:rsid w:val="00A83CA0"/>
    <w:rsid w:val="00A83D12"/>
    <w:rsid w:val="00A83D3E"/>
    <w:rsid w:val="00A84298"/>
    <w:rsid w:val="00A844CE"/>
    <w:rsid w:val="00A84527"/>
    <w:rsid w:val="00A8455B"/>
    <w:rsid w:val="00A84B1D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17D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08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EEA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7CE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FAE"/>
    <w:rsid w:val="00A93FB8"/>
    <w:rsid w:val="00A94056"/>
    <w:rsid w:val="00A94094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00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798"/>
    <w:rsid w:val="00AA1D12"/>
    <w:rsid w:val="00AA1EA6"/>
    <w:rsid w:val="00AA1EEC"/>
    <w:rsid w:val="00AA1F6F"/>
    <w:rsid w:val="00AA1FD9"/>
    <w:rsid w:val="00AA1FF7"/>
    <w:rsid w:val="00AA210C"/>
    <w:rsid w:val="00AA2571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F46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180"/>
    <w:rsid w:val="00AB1243"/>
    <w:rsid w:val="00AB136B"/>
    <w:rsid w:val="00AB141C"/>
    <w:rsid w:val="00AB165A"/>
    <w:rsid w:val="00AB1705"/>
    <w:rsid w:val="00AB1A33"/>
    <w:rsid w:val="00AB1A92"/>
    <w:rsid w:val="00AB2519"/>
    <w:rsid w:val="00AB2857"/>
    <w:rsid w:val="00AB29C5"/>
    <w:rsid w:val="00AB2A87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363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EBB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91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0B4D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7F9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67E"/>
    <w:rsid w:val="00AE576E"/>
    <w:rsid w:val="00AE594F"/>
    <w:rsid w:val="00AE59FE"/>
    <w:rsid w:val="00AE5C22"/>
    <w:rsid w:val="00AE5E95"/>
    <w:rsid w:val="00AE60B4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DC7"/>
    <w:rsid w:val="00AF0ECF"/>
    <w:rsid w:val="00AF0FFE"/>
    <w:rsid w:val="00AF1079"/>
    <w:rsid w:val="00AF1414"/>
    <w:rsid w:val="00AF14BD"/>
    <w:rsid w:val="00AF15C3"/>
    <w:rsid w:val="00AF19CD"/>
    <w:rsid w:val="00AF1A4A"/>
    <w:rsid w:val="00AF1D29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31"/>
    <w:rsid w:val="00AF4095"/>
    <w:rsid w:val="00AF41FC"/>
    <w:rsid w:val="00AF4371"/>
    <w:rsid w:val="00AF4447"/>
    <w:rsid w:val="00AF457C"/>
    <w:rsid w:val="00AF4743"/>
    <w:rsid w:val="00AF495E"/>
    <w:rsid w:val="00AF4ABD"/>
    <w:rsid w:val="00AF4D92"/>
    <w:rsid w:val="00AF4FEC"/>
    <w:rsid w:val="00AF52B0"/>
    <w:rsid w:val="00AF532B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BC8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EDD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7B8"/>
    <w:rsid w:val="00B049C5"/>
    <w:rsid w:val="00B04AD7"/>
    <w:rsid w:val="00B04D36"/>
    <w:rsid w:val="00B04E0E"/>
    <w:rsid w:val="00B04F11"/>
    <w:rsid w:val="00B0504B"/>
    <w:rsid w:val="00B0540A"/>
    <w:rsid w:val="00B0548B"/>
    <w:rsid w:val="00B05668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86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24A"/>
    <w:rsid w:val="00B155A0"/>
    <w:rsid w:val="00B156C6"/>
    <w:rsid w:val="00B15B44"/>
    <w:rsid w:val="00B15CCE"/>
    <w:rsid w:val="00B15FA9"/>
    <w:rsid w:val="00B15FF4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06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819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2C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D87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CB0"/>
    <w:rsid w:val="00B27D54"/>
    <w:rsid w:val="00B27DD3"/>
    <w:rsid w:val="00B30108"/>
    <w:rsid w:val="00B30285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676"/>
    <w:rsid w:val="00B35745"/>
    <w:rsid w:val="00B35785"/>
    <w:rsid w:val="00B359F1"/>
    <w:rsid w:val="00B35C43"/>
    <w:rsid w:val="00B35CB3"/>
    <w:rsid w:val="00B35F8E"/>
    <w:rsid w:val="00B3621C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AF6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60F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5F0"/>
    <w:rsid w:val="00B5462B"/>
    <w:rsid w:val="00B54989"/>
    <w:rsid w:val="00B549D1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256"/>
    <w:rsid w:val="00B60407"/>
    <w:rsid w:val="00B6059C"/>
    <w:rsid w:val="00B609F0"/>
    <w:rsid w:val="00B60C79"/>
    <w:rsid w:val="00B60D9F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8AB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5B0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2C1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5BA"/>
    <w:rsid w:val="00B837F5"/>
    <w:rsid w:val="00B8394D"/>
    <w:rsid w:val="00B83AC3"/>
    <w:rsid w:val="00B83AEB"/>
    <w:rsid w:val="00B83DAC"/>
    <w:rsid w:val="00B83DF6"/>
    <w:rsid w:val="00B84A94"/>
    <w:rsid w:val="00B84BCF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CEE"/>
    <w:rsid w:val="00B86D87"/>
    <w:rsid w:val="00B86DBB"/>
    <w:rsid w:val="00B86ED9"/>
    <w:rsid w:val="00B86FBF"/>
    <w:rsid w:val="00B87067"/>
    <w:rsid w:val="00B877A1"/>
    <w:rsid w:val="00B878B9"/>
    <w:rsid w:val="00B87A27"/>
    <w:rsid w:val="00B87C60"/>
    <w:rsid w:val="00B87E95"/>
    <w:rsid w:val="00B90165"/>
    <w:rsid w:val="00B902E2"/>
    <w:rsid w:val="00B90960"/>
    <w:rsid w:val="00B90987"/>
    <w:rsid w:val="00B90991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49D"/>
    <w:rsid w:val="00B977E2"/>
    <w:rsid w:val="00B977E6"/>
    <w:rsid w:val="00B97CD5"/>
    <w:rsid w:val="00B97DEB"/>
    <w:rsid w:val="00BA0041"/>
    <w:rsid w:val="00BA016F"/>
    <w:rsid w:val="00BA0462"/>
    <w:rsid w:val="00BA067F"/>
    <w:rsid w:val="00BA06EE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56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1C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B6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FE2"/>
    <w:rsid w:val="00BB71EC"/>
    <w:rsid w:val="00BB724B"/>
    <w:rsid w:val="00BB7408"/>
    <w:rsid w:val="00BB740F"/>
    <w:rsid w:val="00BB7B2C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56"/>
    <w:rsid w:val="00BC5CE2"/>
    <w:rsid w:val="00BC5F30"/>
    <w:rsid w:val="00BC6103"/>
    <w:rsid w:val="00BC642E"/>
    <w:rsid w:val="00BC6648"/>
    <w:rsid w:val="00BC6669"/>
    <w:rsid w:val="00BC66F1"/>
    <w:rsid w:val="00BC6742"/>
    <w:rsid w:val="00BC6A9C"/>
    <w:rsid w:val="00BC6CA9"/>
    <w:rsid w:val="00BC70FB"/>
    <w:rsid w:val="00BC71C5"/>
    <w:rsid w:val="00BC7252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CE6"/>
    <w:rsid w:val="00BD4E40"/>
    <w:rsid w:val="00BD4E83"/>
    <w:rsid w:val="00BD5046"/>
    <w:rsid w:val="00BD52FA"/>
    <w:rsid w:val="00BD55B5"/>
    <w:rsid w:val="00BD560A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673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11"/>
    <w:rsid w:val="00BE4568"/>
    <w:rsid w:val="00BE4578"/>
    <w:rsid w:val="00BE45B4"/>
    <w:rsid w:val="00BE45C1"/>
    <w:rsid w:val="00BE4B43"/>
    <w:rsid w:val="00BE51C7"/>
    <w:rsid w:val="00BE5336"/>
    <w:rsid w:val="00BE536E"/>
    <w:rsid w:val="00BE5515"/>
    <w:rsid w:val="00BE5613"/>
    <w:rsid w:val="00BE57BE"/>
    <w:rsid w:val="00BE57ED"/>
    <w:rsid w:val="00BE5813"/>
    <w:rsid w:val="00BE58D6"/>
    <w:rsid w:val="00BE5925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B76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CF0"/>
    <w:rsid w:val="00BF5DE6"/>
    <w:rsid w:val="00BF5EFE"/>
    <w:rsid w:val="00BF5FB3"/>
    <w:rsid w:val="00BF60E3"/>
    <w:rsid w:val="00BF6597"/>
    <w:rsid w:val="00BF6907"/>
    <w:rsid w:val="00BF6923"/>
    <w:rsid w:val="00BF6CA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BE8"/>
    <w:rsid w:val="00C05C20"/>
    <w:rsid w:val="00C05D67"/>
    <w:rsid w:val="00C05F0B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E90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7F9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69E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454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50E"/>
    <w:rsid w:val="00C238E8"/>
    <w:rsid w:val="00C2398D"/>
    <w:rsid w:val="00C239DA"/>
    <w:rsid w:val="00C23BFF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8A1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1B7F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44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0C0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66"/>
    <w:rsid w:val="00C443E2"/>
    <w:rsid w:val="00C445BA"/>
    <w:rsid w:val="00C44757"/>
    <w:rsid w:val="00C447FB"/>
    <w:rsid w:val="00C44975"/>
    <w:rsid w:val="00C44C28"/>
    <w:rsid w:val="00C44F96"/>
    <w:rsid w:val="00C44FD5"/>
    <w:rsid w:val="00C44FF2"/>
    <w:rsid w:val="00C450C6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0B"/>
    <w:rsid w:val="00C47D1F"/>
    <w:rsid w:val="00C47D4D"/>
    <w:rsid w:val="00C47EC4"/>
    <w:rsid w:val="00C501BE"/>
    <w:rsid w:val="00C50585"/>
    <w:rsid w:val="00C506B5"/>
    <w:rsid w:val="00C506B7"/>
    <w:rsid w:val="00C508B7"/>
    <w:rsid w:val="00C509D3"/>
    <w:rsid w:val="00C50AA6"/>
    <w:rsid w:val="00C50BA7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6F40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5C1"/>
    <w:rsid w:val="00C605E6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47E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86A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25"/>
    <w:rsid w:val="00C75AC4"/>
    <w:rsid w:val="00C75BAC"/>
    <w:rsid w:val="00C75BFB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720"/>
    <w:rsid w:val="00C8395C"/>
    <w:rsid w:val="00C839FA"/>
    <w:rsid w:val="00C83B24"/>
    <w:rsid w:val="00C83C78"/>
    <w:rsid w:val="00C83D50"/>
    <w:rsid w:val="00C83F0A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43A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4D2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1F5B"/>
    <w:rsid w:val="00CA212E"/>
    <w:rsid w:val="00CA2460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C35"/>
    <w:rsid w:val="00CA5DA3"/>
    <w:rsid w:val="00CA5FA7"/>
    <w:rsid w:val="00CA605E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0ED1"/>
    <w:rsid w:val="00CB1174"/>
    <w:rsid w:val="00CB11BD"/>
    <w:rsid w:val="00CB1368"/>
    <w:rsid w:val="00CB146F"/>
    <w:rsid w:val="00CB167F"/>
    <w:rsid w:val="00CB179C"/>
    <w:rsid w:val="00CB1C31"/>
    <w:rsid w:val="00CB1D9C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B8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B89"/>
    <w:rsid w:val="00CB5C0A"/>
    <w:rsid w:val="00CB5C81"/>
    <w:rsid w:val="00CB5DDE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8B6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A10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09C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4E5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6D2"/>
    <w:rsid w:val="00CD3979"/>
    <w:rsid w:val="00CD3B95"/>
    <w:rsid w:val="00CD3C3B"/>
    <w:rsid w:val="00CD3C68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22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63"/>
    <w:rsid w:val="00CE69F3"/>
    <w:rsid w:val="00CE6AD5"/>
    <w:rsid w:val="00CE6E24"/>
    <w:rsid w:val="00CE7108"/>
    <w:rsid w:val="00CE7202"/>
    <w:rsid w:val="00CE7392"/>
    <w:rsid w:val="00CE76BD"/>
    <w:rsid w:val="00CE781A"/>
    <w:rsid w:val="00CE7880"/>
    <w:rsid w:val="00CE79FB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2E4"/>
    <w:rsid w:val="00CF12F4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2AB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29D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1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7C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0D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6E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8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B6A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885"/>
    <w:rsid w:val="00D33AFC"/>
    <w:rsid w:val="00D33B07"/>
    <w:rsid w:val="00D33C0E"/>
    <w:rsid w:val="00D33D17"/>
    <w:rsid w:val="00D33D30"/>
    <w:rsid w:val="00D3410B"/>
    <w:rsid w:val="00D343D7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5F08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AD"/>
    <w:rsid w:val="00D37FD4"/>
    <w:rsid w:val="00D400C1"/>
    <w:rsid w:val="00D400FC"/>
    <w:rsid w:val="00D4015E"/>
    <w:rsid w:val="00D404CE"/>
    <w:rsid w:val="00D4050C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995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5FEF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C87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17A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CF0"/>
    <w:rsid w:val="00D56D65"/>
    <w:rsid w:val="00D5707B"/>
    <w:rsid w:val="00D572B2"/>
    <w:rsid w:val="00D57301"/>
    <w:rsid w:val="00D5749A"/>
    <w:rsid w:val="00D57AC0"/>
    <w:rsid w:val="00D57B1C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364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CF2"/>
    <w:rsid w:val="00D72E11"/>
    <w:rsid w:val="00D72E7E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2A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498"/>
    <w:rsid w:val="00D8295D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B77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87F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7F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BEE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CCB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119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98B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65E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6F0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483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4C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2F1D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158"/>
    <w:rsid w:val="00DF416C"/>
    <w:rsid w:val="00DF4430"/>
    <w:rsid w:val="00DF44C4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307"/>
    <w:rsid w:val="00DF6531"/>
    <w:rsid w:val="00DF6824"/>
    <w:rsid w:val="00DF688E"/>
    <w:rsid w:val="00DF69A9"/>
    <w:rsid w:val="00DF6A83"/>
    <w:rsid w:val="00DF6FDD"/>
    <w:rsid w:val="00DF7226"/>
    <w:rsid w:val="00DF76CF"/>
    <w:rsid w:val="00DF789B"/>
    <w:rsid w:val="00DF78F8"/>
    <w:rsid w:val="00DF7A8C"/>
    <w:rsid w:val="00DF7ADB"/>
    <w:rsid w:val="00DF7BC3"/>
    <w:rsid w:val="00DF7F51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59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CE0"/>
    <w:rsid w:val="00E02F87"/>
    <w:rsid w:val="00E02F8D"/>
    <w:rsid w:val="00E03182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A0D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3D4C"/>
    <w:rsid w:val="00E14039"/>
    <w:rsid w:val="00E140FD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059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A2A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ADE"/>
    <w:rsid w:val="00E32B64"/>
    <w:rsid w:val="00E32C08"/>
    <w:rsid w:val="00E32DAA"/>
    <w:rsid w:val="00E32E0E"/>
    <w:rsid w:val="00E32EF4"/>
    <w:rsid w:val="00E3305B"/>
    <w:rsid w:val="00E33425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3F52"/>
    <w:rsid w:val="00E34001"/>
    <w:rsid w:val="00E341C1"/>
    <w:rsid w:val="00E344E8"/>
    <w:rsid w:val="00E34500"/>
    <w:rsid w:val="00E3454D"/>
    <w:rsid w:val="00E34C26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B5F"/>
    <w:rsid w:val="00E35C6C"/>
    <w:rsid w:val="00E35E19"/>
    <w:rsid w:val="00E35EB9"/>
    <w:rsid w:val="00E35F47"/>
    <w:rsid w:val="00E35FE7"/>
    <w:rsid w:val="00E35FF1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7BF"/>
    <w:rsid w:val="00E37AD8"/>
    <w:rsid w:val="00E37C25"/>
    <w:rsid w:val="00E37E51"/>
    <w:rsid w:val="00E37FDD"/>
    <w:rsid w:val="00E40017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3D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23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099E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CCE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6F72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7B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83E"/>
    <w:rsid w:val="00E65A35"/>
    <w:rsid w:val="00E65C87"/>
    <w:rsid w:val="00E65D33"/>
    <w:rsid w:val="00E65E6B"/>
    <w:rsid w:val="00E6610C"/>
    <w:rsid w:val="00E661F1"/>
    <w:rsid w:val="00E662BC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ACB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27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2"/>
    <w:rsid w:val="00E972ED"/>
    <w:rsid w:val="00E9732D"/>
    <w:rsid w:val="00E97353"/>
    <w:rsid w:val="00E9738B"/>
    <w:rsid w:val="00E97507"/>
    <w:rsid w:val="00E97512"/>
    <w:rsid w:val="00E97529"/>
    <w:rsid w:val="00E978F5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C9F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946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584"/>
    <w:rsid w:val="00EB45A3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2CD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5FD"/>
    <w:rsid w:val="00EC47B3"/>
    <w:rsid w:val="00EC48D7"/>
    <w:rsid w:val="00EC4C71"/>
    <w:rsid w:val="00EC4C9B"/>
    <w:rsid w:val="00EC4D77"/>
    <w:rsid w:val="00EC4D7B"/>
    <w:rsid w:val="00EC4E2E"/>
    <w:rsid w:val="00EC4F59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7BB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A50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3C"/>
    <w:rsid w:val="00ED7D62"/>
    <w:rsid w:val="00ED7E84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34B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2F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F32"/>
    <w:rsid w:val="00EF512D"/>
    <w:rsid w:val="00EF5326"/>
    <w:rsid w:val="00EF57F7"/>
    <w:rsid w:val="00EF580B"/>
    <w:rsid w:val="00EF5861"/>
    <w:rsid w:val="00EF5A67"/>
    <w:rsid w:val="00EF5E5C"/>
    <w:rsid w:val="00EF5EE9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DDC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165E"/>
    <w:rsid w:val="00F117D8"/>
    <w:rsid w:val="00F1188E"/>
    <w:rsid w:val="00F11CF5"/>
    <w:rsid w:val="00F11EAB"/>
    <w:rsid w:val="00F11FF0"/>
    <w:rsid w:val="00F12219"/>
    <w:rsid w:val="00F1248D"/>
    <w:rsid w:val="00F1265F"/>
    <w:rsid w:val="00F12768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BDA"/>
    <w:rsid w:val="00F16F68"/>
    <w:rsid w:val="00F16FB9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EE4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1D1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1F1"/>
    <w:rsid w:val="00F322F3"/>
    <w:rsid w:val="00F3236F"/>
    <w:rsid w:val="00F32374"/>
    <w:rsid w:val="00F323CB"/>
    <w:rsid w:val="00F32420"/>
    <w:rsid w:val="00F32904"/>
    <w:rsid w:val="00F32AEF"/>
    <w:rsid w:val="00F32DD1"/>
    <w:rsid w:val="00F32E66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2DF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3EC"/>
    <w:rsid w:val="00F4249E"/>
    <w:rsid w:val="00F424D3"/>
    <w:rsid w:val="00F424F5"/>
    <w:rsid w:val="00F426CA"/>
    <w:rsid w:val="00F42910"/>
    <w:rsid w:val="00F42A6D"/>
    <w:rsid w:val="00F42C2B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553"/>
    <w:rsid w:val="00F50671"/>
    <w:rsid w:val="00F506D9"/>
    <w:rsid w:val="00F50849"/>
    <w:rsid w:val="00F5091C"/>
    <w:rsid w:val="00F50A5F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EB"/>
    <w:rsid w:val="00F522F6"/>
    <w:rsid w:val="00F5230A"/>
    <w:rsid w:val="00F5234E"/>
    <w:rsid w:val="00F524BF"/>
    <w:rsid w:val="00F52526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0E0"/>
    <w:rsid w:val="00F57183"/>
    <w:rsid w:val="00F572F1"/>
    <w:rsid w:val="00F573C5"/>
    <w:rsid w:val="00F5743B"/>
    <w:rsid w:val="00F57492"/>
    <w:rsid w:val="00F57502"/>
    <w:rsid w:val="00F5765A"/>
    <w:rsid w:val="00F5770D"/>
    <w:rsid w:val="00F5783B"/>
    <w:rsid w:val="00F57991"/>
    <w:rsid w:val="00F57B03"/>
    <w:rsid w:val="00F57C72"/>
    <w:rsid w:val="00F57E51"/>
    <w:rsid w:val="00F57E5D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68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D56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352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D6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A8A"/>
    <w:rsid w:val="00F72C94"/>
    <w:rsid w:val="00F72D50"/>
    <w:rsid w:val="00F72EB9"/>
    <w:rsid w:val="00F72FFE"/>
    <w:rsid w:val="00F73217"/>
    <w:rsid w:val="00F73596"/>
    <w:rsid w:val="00F737DA"/>
    <w:rsid w:val="00F738F0"/>
    <w:rsid w:val="00F73926"/>
    <w:rsid w:val="00F739C7"/>
    <w:rsid w:val="00F73F43"/>
    <w:rsid w:val="00F741EE"/>
    <w:rsid w:val="00F744DC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7D4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22C"/>
    <w:rsid w:val="00F9632D"/>
    <w:rsid w:val="00F9644F"/>
    <w:rsid w:val="00F96479"/>
    <w:rsid w:val="00F964A0"/>
    <w:rsid w:val="00F965A4"/>
    <w:rsid w:val="00F965D9"/>
    <w:rsid w:val="00F9693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0F8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329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66"/>
    <w:rsid w:val="00FA3871"/>
    <w:rsid w:val="00FA3B31"/>
    <w:rsid w:val="00FA3C84"/>
    <w:rsid w:val="00FA3F88"/>
    <w:rsid w:val="00FA40C1"/>
    <w:rsid w:val="00FA4131"/>
    <w:rsid w:val="00FA4137"/>
    <w:rsid w:val="00FA4342"/>
    <w:rsid w:val="00FA4528"/>
    <w:rsid w:val="00FA46C4"/>
    <w:rsid w:val="00FA47E5"/>
    <w:rsid w:val="00FA484A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B04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B0443"/>
    <w:rsid w:val="00FB0540"/>
    <w:rsid w:val="00FB05C7"/>
    <w:rsid w:val="00FB09D4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03A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B60"/>
    <w:rsid w:val="00FB3CD6"/>
    <w:rsid w:val="00FB3DC0"/>
    <w:rsid w:val="00FB3E79"/>
    <w:rsid w:val="00FB3EC6"/>
    <w:rsid w:val="00FB4065"/>
    <w:rsid w:val="00FB42CC"/>
    <w:rsid w:val="00FB43D0"/>
    <w:rsid w:val="00FB45A5"/>
    <w:rsid w:val="00FB4760"/>
    <w:rsid w:val="00FB47B5"/>
    <w:rsid w:val="00FB50F9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7CF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B61"/>
    <w:rsid w:val="00FC1CA9"/>
    <w:rsid w:val="00FC1E51"/>
    <w:rsid w:val="00FC1E94"/>
    <w:rsid w:val="00FC1EBD"/>
    <w:rsid w:val="00FC1FFB"/>
    <w:rsid w:val="00FC20F2"/>
    <w:rsid w:val="00FC22FE"/>
    <w:rsid w:val="00FC23E0"/>
    <w:rsid w:val="00FC23F6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AAE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3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8EA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0DA9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ACD"/>
    <w:rsid w:val="00FF5C85"/>
    <w:rsid w:val="00FF5D1A"/>
    <w:rsid w:val="00FF5EBA"/>
    <w:rsid w:val="00FF6054"/>
    <w:rsid w:val="00FF609A"/>
    <w:rsid w:val="00FF618C"/>
    <w:rsid w:val="00FF61F5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E2BE4CE"/>
    <w:rsid w:val="121E3B94"/>
    <w:rsid w:val="138328B3"/>
    <w:rsid w:val="2025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5767C5-AFB2-4D4D-8C9C-5EF27ED1D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be0f980b-dd99-4b19-bd7b-bc71a09b026c}" enabled="0" method="" siteId="{be0f980b-dd99-4b19-bd7b-bc71a09b026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3292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855</cp:revision>
  <cp:lastPrinted>2020-02-14T19:36:00Z</cp:lastPrinted>
  <dcterms:created xsi:type="dcterms:W3CDTF">2024-07-29T05:36:00Z</dcterms:created>
  <dcterms:modified xsi:type="dcterms:W3CDTF">2024-12-02T21:52:00Z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